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1063070022"/>
        <w:docPartObj>
          <w:docPartGallery w:val="Cover Pages"/>
          <w:docPartUnique/>
        </w:docPartObj>
      </w:sdtPr>
      <w:sdtEndPr/>
      <w:sdtContent>
        <w:p w14:paraId="649DE2BE" w14:textId="77777777" w:rsidR="00AE40BA" w:rsidRDefault="00AE40BA" w:rsidP="00563452"/>
        <w:p w14:paraId="181073FC" w14:textId="77777777" w:rsidR="00AE40BA" w:rsidRDefault="00AE40BA" w:rsidP="00563452"/>
        <w:p w14:paraId="4A3E3FAC" w14:textId="77777777" w:rsidR="00AE40BA" w:rsidRDefault="00AE40BA" w:rsidP="00563452"/>
        <w:p w14:paraId="6EE1598A" w14:textId="77777777" w:rsidR="002A0E75" w:rsidRDefault="002A0E75" w:rsidP="002A0E75"/>
        <w:p w14:paraId="511D7B01" w14:textId="77777777" w:rsidR="00AE40BA" w:rsidRDefault="00AE40BA" w:rsidP="00563452"/>
        <w:p w14:paraId="7304C72D" w14:textId="77777777" w:rsidR="00AE40BA" w:rsidRDefault="00AE40BA" w:rsidP="00563452"/>
        <w:p w14:paraId="195A062E" w14:textId="77777777" w:rsidR="00AE40BA" w:rsidRDefault="00AE40BA" w:rsidP="00563452"/>
        <w:p w14:paraId="2DABDDDE" w14:textId="77777777" w:rsidR="00AE40BA" w:rsidRDefault="00AE40BA" w:rsidP="00563452">
          <w:bookmarkStart w:id="0" w:name="_GoBack"/>
          <w:bookmarkEnd w:id="0"/>
        </w:p>
        <w:p w14:paraId="356B483E" w14:textId="77777777" w:rsidR="00AE40BA" w:rsidRDefault="00AE40BA" w:rsidP="00563452"/>
        <w:p w14:paraId="6FBF4E02" w14:textId="77777777" w:rsidR="00AE40BA" w:rsidRDefault="00AE40BA" w:rsidP="00563452"/>
        <w:p w14:paraId="19209A9D" w14:textId="77777777" w:rsidR="00AE40BA" w:rsidRDefault="00AE40BA" w:rsidP="00563452"/>
        <w:p w14:paraId="12D8447E" w14:textId="77777777" w:rsidR="00AE40BA" w:rsidRDefault="00AE40BA" w:rsidP="00563452"/>
        <w:p w14:paraId="0DC845E1" w14:textId="77777777" w:rsidR="00AE40BA" w:rsidRDefault="00AE40BA" w:rsidP="00563452"/>
        <w:tbl>
          <w:tblPr>
            <w:tblW w:w="4952" w:type="pct"/>
            <w:tblBorders>
              <w:insideV w:val="single" w:sz="36" w:space="0" w:color="005828"/>
            </w:tblBorders>
            <w:tblCellMar>
              <w:top w:w="113" w:type="dxa"/>
              <w:left w:w="115" w:type="dxa"/>
              <w:bottom w:w="113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827"/>
          </w:tblGrid>
          <w:tr w:rsidR="00AE40BA" w14:paraId="0A89B30C" w14:textId="77777777" w:rsidTr="00323FE8">
            <w:sdt>
              <w:sdtPr>
                <w:alias w:val="Titl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</w:tcPr>
                  <w:p w14:paraId="572D93BE" w14:textId="22ACEF07" w:rsidR="00AE40BA" w:rsidRPr="004B0AB8" w:rsidRDefault="002A0E75" w:rsidP="000E1115">
                    <w:pPr>
                      <w:pStyle w:val="Title"/>
                    </w:pPr>
                    <w:r>
                      <w:t>Informe de análisis forense</w:t>
                    </w:r>
                  </w:p>
                </w:tc>
              </w:sdtContent>
            </w:sdt>
          </w:tr>
          <w:tr w:rsidR="00AE40BA" w14:paraId="140B0059" w14:textId="77777777" w:rsidTr="00323FE8">
            <w:sdt>
              <w:sdtPr>
                <w:rPr>
                  <w:rFonts w:cs="Arial"/>
                  <w:color w:val="303D6A"/>
                  <w:sz w:val="40"/>
                  <w:szCs w:val="40"/>
                  <w:lang w:val="es-ES"/>
                </w:rPr>
                <w:alias w:val="Subtitle"/>
                <w:id w:val="1355315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</w:tcPr>
                  <w:p w14:paraId="5FA690B9" w14:textId="63B32D42" w:rsidR="00AE40BA" w:rsidRPr="004B0AB8" w:rsidRDefault="00221075" w:rsidP="005E35ED">
                    <w:pPr>
                      <w:pStyle w:val="NoSpacing"/>
                      <w:rPr>
                        <w:color w:val="303D6A"/>
                        <w:sz w:val="40"/>
                        <w:szCs w:val="40"/>
                        <w:lang w:val="es-ES"/>
                      </w:rPr>
                    </w:pPr>
                    <w:r w:rsidRPr="00221075">
                      <w:rPr>
                        <w:rFonts w:cs="Arial"/>
                        <w:color w:val="303D6A"/>
                        <w:sz w:val="40"/>
                        <w:szCs w:val="40"/>
                        <w:lang w:val="es-ES"/>
                      </w:rPr>
                      <w:t>Servicios de Soporte Horizontales de Tecnologías de la Información y Comunicaciones del SAS</w:t>
                    </w:r>
                  </w:p>
                </w:tc>
              </w:sdtContent>
            </w:sdt>
          </w:tr>
        </w:tbl>
        <w:p w14:paraId="05190278" w14:textId="77777777" w:rsidR="00AE40BA" w:rsidRDefault="00D7197E" w:rsidP="00563452">
          <w:r>
            <w:rPr>
              <w:noProof/>
              <w:lang w:val="es-ES_tradnl" w:eastAsia="es-ES_tradnl"/>
            </w:rPr>
            <mc:AlternateContent>
              <mc:Choice Requires="wps">
                <w:drawing>
                  <wp:anchor distT="4294967295" distB="4294967295" distL="114300" distR="114300" simplePos="0" relativeHeight="251658240" behindDoc="0" locked="0" layoutInCell="1" allowOverlap="1" wp14:anchorId="0D7D0888" wp14:editId="10BCF458">
                    <wp:simplePos x="0" y="0"/>
                    <wp:positionH relativeFrom="column">
                      <wp:posOffset>-285750</wp:posOffset>
                    </wp:positionH>
                    <wp:positionV relativeFrom="paragraph">
                      <wp:posOffset>226694</wp:posOffset>
                    </wp:positionV>
                    <wp:extent cx="7052945" cy="0"/>
                    <wp:effectExtent l="0" t="19050" r="14605" b="0"/>
                    <wp:wrapNone/>
                    <wp:docPr id="14" name="Straight Connector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52945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303D6A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8C1105E" id="Straight Connector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2.5pt,17.85pt" to="532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" strokecolor="#303d6a" strokeweight="2.25pt"/>
                </w:pict>
              </mc:Fallback>
            </mc:AlternateContent>
          </w:r>
        </w:p>
        <w:p w14:paraId="2B80688C" w14:textId="77777777" w:rsidR="00AE40BA" w:rsidRDefault="00AE40BA" w:rsidP="00563452">
          <w:r w:rsidRPr="00683D7B">
            <w:rPr>
              <w:noProof/>
              <w:lang w:val="es-ES_tradnl" w:eastAsia="es-ES_tradnl"/>
            </w:rPr>
            <w:drawing>
              <wp:anchor distT="0" distB="0" distL="114300" distR="114300" simplePos="0" relativeHeight="251661312" behindDoc="0" locked="0" layoutInCell="1" allowOverlap="1" wp14:anchorId="3BF68A84" wp14:editId="7C2CCCC8">
                <wp:simplePos x="0" y="0"/>
                <wp:positionH relativeFrom="column">
                  <wp:posOffset>4023029</wp:posOffset>
                </wp:positionH>
                <wp:positionV relativeFrom="paragraph">
                  <wp:posOffset>8980</wp:posOffset>
                </wp:positionV>
                <wp:extent cx="2739600" cy="482400"/>
                <wp:effectExtent l="0" t="0" r="3810" b="0"/>
                <wp:wrapNone/>
                <wp:docPr id="21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8"/>
                        <pic:cNvPicPr>
                          <a:picLocks noChangeAspect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9600" cy="48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78378A1D" w14:textId="77777777" w:rsidR="00AE40BA" w:rsidRDefault="00AE40BA" w:rsidP="00563452"/>
        <w:p w14:paraId="05BA70C7" w14:textId="77777777" w:rsidR="00AE40BA" w:rsidRDefault="00AE40BA" w:rsidP="00563452"/>
        <w:p w14:paraId="5C8527AE" w14:textId="77777777" w:rsidR="00AE40BA" w:rsidRDefault="00AE40BA" w:rsidP="00563452"/>
        <w:p w14:paraId="7B50308C" w14:textId="77777777" w:rsidR="00AE40BA" w:rsidRDefault="00AE40BA" w:rsidP="00563452"/>
        <w:p w14:paraId="4E63721B" w14:textId="77777777" w:rsidR="00AE40BA" w:rsidRDefault="00AE40BA" w:rsidP="00563452"/>
        <w:p w14:paraId="581D4A67" w14:textId="77777777" w:rsidR="00AE40BA" w:rsidRDefault="00AE40BA" w:rsidP="00563452"/>
        <w:p w14:paraId="76BC2E07" w14:textId="77777777" w:rsidR="00AE40BA" w:rsidRDefault="00AE40BA" w:rsidP="00563452"/>
        <w:p w14:paraId="2C3EAFDD" w14:textId="25635CD4" w:rsidR="00AE40BA" w:rsidRPr="00CD71FC" w:rsidRDefault="00AE40BA" w:rsidP="00563452"/>
        <w:p w14:paraId="7BED8BB8" w14:textId="25B23364" w:rsidR="00AE40BA" w:rsidRDefault="00221075" w:rsidP="00563452">
          <w:r>
            <w:rPr>
              <w:noProof/>
              <w:lang w:val="es-ES_tradnl" w:eastAsia="es-ES_tradnl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818491E" wp14:editId="54E088B1">
                    <wp:simplePos x="0" y="0"/>
                    <wp:positionH relativeFrom="page">
                      <wp:align>right</wp:align>
                    </wp:positionH>
                    <wp:positionV relativeFrom="paragraph">
                      <wp:posOffset>320040</wp:posOffset>
                    </wp:positionV>
                    <wp:extent cx="7543800" cy="605155"/>
                    <wp:effectExtent l="0" t="0" r="0" b="4445"/>
                    <wp:wrapNone/>
                    <wp:docPr id="13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543800" cy="605155"/>
                            </a:xfrm>
                            <a:prstGeom prst="rect">
                              <a:avLst/>
                            </a:prstGeom>
                            <a:solidFill>
                              <a:srgbClr val="0970B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3809031" id="Rectangle 2" o:spid="_x0000_s1026" style="position:absolute;margin-left:542.8pt;margin-top:25.2pt;width:594pt;height:47.65pt;z-index:2516623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" fillcolor="#0970b3" stroked="f" strokeweight="2pt">
                    <w10:wrap anchorx="page"/>
                  </v:rect>
                </w:pict>
              </mc:Fallback>
            </mc:AlternateContent>
          </w:r>
        </w:p>
      </w:sdtContent>
    </w:sdt>
    <w:p w14:paraId="63161B43" w14:textId="067B451B" w:rsidR="00AE40BA" w:rsidRDefault="006475C4" w:rsidP="00563452">
      <w:r>
        <w:rPr>
          <w:noProof/>
          <w:lang w:val="es-ES_tradnl" w:eastAsia="es-ES_tradnl"/>
        </w:rPr>
        <w:drawing>
          <wp:anchor distT="0" distB="0" distL="114300" distR="114300" simplePos="0" relativeHeight="251663360" behindDoc="0" locked="0" layoutInCell="1" allowOverlap="1" wp14:anchorId="2C1FFEA4" wp14:editId="5B289D3E">
            <wp:simplePos x="0" y="0"/>
            <wp:positionH relativeFrom="margin">
              <wp:posOffset>5716270</wp:posOffset>
            </wp:positionH>
            <wp:positionV relativeFrom="paragraph">
              <wp:posOffset>33655</wp:posOffset>
            </wp:positionV>
            <wp:extent cx="968375" cy="563245"/>
            <wp:effectExtent l="0" t="0" r="3175" b="8255"/>
            <wp:wrapNone/>
            <wp:docPr id="35" name="Picture 7" descr="C:\Users\f.martinez.bernabe\Curri\SAS-ISO20000\ISO20000 2011\1 SGSTI\1.1 Certificado ISO 20000\Logo bsi ISO 20000 SG peq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.martinez.bernabe\Curri\SAS-ISO20000\ISO20000 2011\1 SGSTI\1.1 Certificado ISO 20000\Logo bsi ISO 20000 SG peque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31EC">
        <w:rPr>
          <w:noProof/>
          <w:lang w:val="es-ES_tradnl" w:eastAsia="es-ES_tradnl"/>
        </w:rPr>
        <w:drawing>
          <wp:anchor distT="0" distB="0" distL="114300" distR="114300" simplePos="0" relativeHeight="251665408" behindDoc="0" locked="0" layoutInCell="1" allowOverlap="1" wp14:anchorId="7825CEFD" wp14:editId="23E610D2">
            <wp:simplePos x="0" y="0"/>
            <wp:positionH relativeFrom="margin">
              <wp:posOffset>-635</wp:posOffset>
            </wp:positionH>
            <wp:positionV relativeFrom="paragraph">
              <wp:posOffset>8255</wp:posOffset>
            </wp:positionV>
            <wp:extent cx="2959100" cy="673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40BA">
        <w:br w:type="page"/>
      </w:r>
    </w:p>
    <w:p w14:paraId="6220B846" w14:textId="77777777" w:rsidR="00E51910" w:rsidRPr="00AE40BA" w:rsidRDefault="00AE40BA" w:rsidP="00AE40BA">
      <w:pPr>
        <w:pStyle w:val="Subtitle"/>
        <w:rPr>
          <w:rFonts w:ascii="Arial" w:hAnsi="Arial" w:cs="Arial"/>
          <w:lang w:val="es-ES"/>
        </w:rPr>
      </w:pPr>
      <w:r w:rsidRPr="004B0AB8">
        <w:rPr>
          <w:rFonts w:ascii="Arial" w:hAnsi="Arial" w:cs="Arial"/>
          <w:lang w:val="es-ES"/>
        </w:rPr>
        <w:lastRenderedPageBreak/>
        <w:t>Control de Cambios del Documento</w:t>
      </w:r>
    </w:p>
    <w:tbl>
      <w:tblPr>
        <w:tblStyle w:val="StyleCGES"/>
        <w:tblW w:w="4904" w:type="pct"/>
        <w:tblInd w:w="108" w:type="dxa"/>
        <w:tblLook w:val="0420" w:firstRow="1" w:lastRow="0" w:firstColumn="0" w:lastColumn="0" w:noHBand="0" w:noVBand="1"/>
      </w:tblPr>
      <w:tblGrid>
        <w:gridCol w:w="1318"/>
        <w:gridCol w:w="1024"/>
        <w:gridCol w:w="3963"/>
        <w:gridCol w:w="3417"/>
      </w:tblGrid>
      <w:tr w:rsidR="00E51910" w:rsidRPr="00520D0D" w14:paraId="6BA5643A" w14:textId="77777777" w:rsidTr="00DF2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51" w:type="pct"/>
          </w:tcPr>
          <w:p w14:paraId="1C4A3497" w14:textId="77777777" w:rsidR="00E51910" w:rsidRPr="00520D0D" w:rsidRDefault="00E51910" w:rsidP="00563452">
            <w:r w:rsidRPr="00520D0D">
              <w:t xml:space="preserve">Fecha </w:t>
            </w:r>
          </w:p>
        </w:tc>
        <w:tc>
          <w:tcPr>
            <w:tcW w:w="536" w:type="pct"/>
          </w:tcPr>
          <w:p w14:paraId="65D0528E" w14:textId="77777777" w:rsidR="00E51910" w:rsidRPr="00A43EF9" w:rsidRDefault="00E51910" w:rsidP="00563452">
            <w:r w:rsidRPr="00A43EF9">
              <w:t>Versión</w:t>
            </w:r>
          </w:p>
        </w:tc>
        <w:tc>
          <w:tcPr>
            <w:tcW w:w="2047" w:type="pct"/>
          </w:tcPr>
          <w:p w14:paraId="03FBF94A" w14:textId="77777777" w:rsidR="00E51910" w:rsidRPr="00520D0D" w:rsidRDefault="00E51910" w:rsidP="00563452">
            <w:r w:rsidRPr="00520D0D">
              <w:t>Autor</w:t>
            </w:r>
          </w:p>
        </w:tc>
        <w:tc>
          <w:tcPr>
            <w:tcW w:w="1766" w:type="pct"/>
          </w:tcPr>
          <w:p w14:paraId="74974E57" w14:textId="77777777" w:rsidR="00E51910" w:rsidRPr="00520D0D" w:rsidRDefault="00E51910" w:rsidP="00563452">
            <w:r w:rsidRPr="00520D0D">
              <w:t>Descripción del cambio</w:t>
            </w:r>
          </w:p>
        </w:tc>
      </w:tr>
      <w:tr w:rsidR="00E51910" w:rsidRPr="00520D0D" w14:paraId="65A31623" w14:textId="77777777" w:rsidTr="00DF27D3">
        <w:trPr>
          <w:trHeight w:val="227"/>
        </w:trPr>
        <w:tc>
          <w:tcPr>
            <w:tcW w:w="651" w:type="pct"/>
            <w:vAlign w:val="center"/>
          </w:tcPr>
          <w:p w14:paraId="4302F264" w14:textId="327431C7" w:rsidR="00922BBE" w:rsidRPr="00520D0D" w:rsidRDefault="00922BBE" w:rsidP="000E1115"/>
        </w:tc>
        <w:tc>
          <w:tcPr>
            <w:tcW w:w="536" w:type="pct"/>
            <w:vAlign w:val="center"/>
          </w:tcPr>
          <w:p w14:paraId="6319C0C4" w14:textId="77777777" w:rsidR="00E51910" w:rsidRPr="00520D0D" w:rsidRDefault="00F9297D" w:rsidP="00563452">
            <w:r w:rsidRPr="00520D0D">
              <w:t>1.0</w:t>
            </w:r>
          </w:p>
        </w:tc>
        <w:tc>
          <w:tcPr>
            <w:tcW w:w="2047" w:type="pct"/>
            <w:vAlign w:val="center"/>
          </w:tcPr>
          <w:p w14:paraId="6E050241" w14:textId="5FDBED06" w:rsidR="00E51910" w:rsidRPr="00520D0D" w:rsidRDefault="002A0E75" w:rsidP="00563452">
            <w:r>
              <w:t>CGES</w:t>
            </w:r>
          </w:p>
        </w:tc>
        <w:tc>
          <w:tcPr>
            <w:tcW w:w="1766" w:type="pct"/>
            <w:vAlign w:val="center"/>
          </w:tcPr>
          <w:p w14:paraId="51347CC3" w14:textId="77777777" w:rsidR="00E51910" w:rsidRPr="00520D0D" w:rsidRDefault="00922BBE" w:rsidP="00563452">
            <w:r>
              <w:t>Creación de documento</w:t>
            </w:r>
          </w:p>
        </w:tc>
      </w:tr>
      <w:tr w:rsidR="00FB5CCE" w:rsidRPr="00520D0D" w14:paraId="0AA158C3" w14:textId="77777777" w:rsidTr="00DF27D3">
        <w:trPr>
          <w:trHeight w:val="227"/>
        </w:trPr>
        <w:tc>
          <w:tcPr>
            <w:tcW w:w="651" w:type="pct"/>
            <w:vAlign w:val="center"/>
          </w:tcPr>
          <w:p w14:paraId="3C9519A0" w14:textId="125CE75E" w:rsidR="00FB5CCE" w:rsidRPr="00520D0D" w:rsidRDefault="002A0E75" w:rsidP="00563452">
            <w:r>
              <w:t>15/01/2020</w:t>
            </w:r>
          </w:p>
        </w:tc>
        <w:tc>
          <w:tcPr>
            <w:tcW w:w="536" w:type="pct"/>
            <w:vAlign w:val="center"/>
          </w:tcPr>
          <w:p w14:paraId="3F04F1F5" w14:textId="4C4D63BC" w:rsidR="00FB5CCE" w:rsidRPr="00520D0D" w:rsidRDefault="002A0E75" w:rsidP="00563452">
            <w:r>
              <w:t>2.0</w:t>
            </w:r>
          </w:p>
        </w:tc>
        <w:tc>
          <w:tcPr>
            <w:tcW w:w="2047" w:type="pct"/>
            <w:vAlign w:val="center"/>
          </w:tcPr>
          <w:p w14:paraId="3BC30DE2" w14:textId="454BE937" w:rsidR="00FB5CCE" w:rsidRPr="00520D0D" w:rsidRDefault="002A0E75" w:rsidP="00563452">
            <w:r>
              <w:t>Eva García</w:t>
            </w:r>
          </w:p>
        </w:tc>
        <w:tc>
          <w:tcPr>
            <w:tcW w:w="1766" w:type="pct"/>
            <w:vAlign w:val="center"/>
          </w:tcPr>
          <w:p w14:paraId="44F874B0" w14:textId="128752B3" w:rsidR="00FB5CCE" w:rsidRPr="00520D0D" w:rsidRDefault="002A0E75" w:rsidP="00563452">
            <w:r>
              <w:t xml:space="preserve">Cambio logos. Incluir </w:t>
            </w:r>
          </w:p>
        </w:tc>
      </w:tr>
      <w:tr w:rsidR="00206FE7" w:rsidRPr="00520D0D" w14:paraId="63A93B48" w14:textId="77777777" w:rsidTr="00DF27D3">
        <w:trPr>
          <w:trHeight w:val="227"/>
        </w:trPr>
        <w:tc>
          <w:tcPr>
            <w:tcW w:w="651" w:type="pct"/>
            <w:vAlign w:val="center"/>
          </w:tcPr>
          <w:p w14:paraId="6AD6D5A1" w14:textId="704BC2A0" w:rsidR="00206FE7" w:rsidRDefault="00206FE7" w:rsidP="00563452"/>
        </w:tc>
        <w:tc>
          <w:tcPr>
            <w:tcW w:w="536" w:type="pct"/>
            <w:vAlign w:val="center"/>
          </w:tcPr>
          <w:p w14:paraId="4ECE6272" w14:textId="65790F45" w:rsidR="00206FE7" w:rsidRDefault="00206FE7" w:rsidP="00563452"/>
        </w:tc>
        <w:tc>
          <w:tcPr>
            <w:tcW w:w="2047" w:type="pct"/>
            <w:vAlign w:val="center"/>
          </w:tcPr>
          <w:p w14:paraId="5EA38B0D" w14:textId="38B9C317" w:rsidR="00206FE7" w:rsidRDefault="00206FE7" w:rsidP="00563452"/>
        </w:tc>
        <w:tc>
          <w:tcPr>
            <w:tcW w:w="1766" w:type="pct"/>
            <w:vAlign w:val="center"/>
          </w:tcPr>
          <w:p w14:paraId="431A512E" w14:textId="0D648CC5" w:rsidR="00206FE7" w:rsidRDefault="00206FE7" w:rsidP="00563452"/>
        </w:tc>
      </w:tr>
      <w:tr w:rsidR="000F4B07" w:rsidRPr="00520D0D" w14:paraId="7915171F" w14:textId="77777777" w:rsidTr="00DF27D3">
        <w:trPr>
          <w:trHeight w:val="227"/>
        </w:trPr>
        <w:tc>
          <w:tcPr>
            <w:tcW w:w="651" w:type="pct"/>
            <w:vAlign w:val="center"/>
          </w:tcPr>
          <w:p w14:paraId="3849FE10" w14:textId="60252244" w:rsidR="000F4B07" w:rsidRDefault="000F4B07" w:rsidP="00563452"/>
        </w:tc>
        <w:tc>
          <w:tcPr>
            <w:tcW w:w="536" w:type="pct"/>
            <w:vAlign w:val="center"/>
          </w:tcPr>
          <w:p w14:paraId="09A47C84" w14:textId="48181D34" w:rsidR="000F4B07" w:rsidRDefault="000F4B07" w:rsidP="00563452"/>
        </w:tc>
        <w:tc>
          <w:tcPr>
            <w:tcW w:w="2047" w:type="pct"/>
            <w:vAlign w:val="center"/>
          </w:tcPr>
          <w:p w14:paraId="0649791F" w14:textId="77777777" w:rsidR="000F4B07" w:rsidRDefault="000F4B07" w:rsidP="00563452"/>
        </w:tc>
        <w:tc>
          <w:tcPr>
            <w:tcW w:w="1766" w:type="pct"/>
            <w:vAlign w:val="center"/>
          </w:tcPr>
          <w:p w14:paraId="4BB85155" w14:textId="257657EE" w:rsidR="000F4B07" w:rsidRDefault="000F4B07" w:rsidP="00563452"/>
        </w:tc>
      </w:tr>
      <w:tr w:rsidR="008960EB" w:rsidRPr="00520D0D" w14:paraId="25D3220C" w14:textId="77777777" w:rsidTr="00DF27D3">
        <w:trPr>
          <w:trHeight w:val="227"/>
        </w:trPr>
        <w:tc>
          <w:tcPr>
            <w:tcW w:w="651" w:type="pct"/>
            <w:vAlign w:val="center"/>
          </w:tcPr>
          <w:p w14:paraId="05BC1F91" w14:textId="3F26493B" w:rsidR="008960EB" w:rsidRDefault="008960EB" w:rsidP="00563452"/>
        </w:tc>
        <w:tc>
          <w:tcPr>
            <w:tcW w:w="536" w:type="pct"/>
            <w:vAlign w:val="center"/>
          </w:tcPr>
          <w:p w14:paraId="1D13A88A" w14:textId="23383A6E" w:rsidR="008960EB" w:rsidRDefault="008960EB" w:rsidP="00563452"/>
        </w:tc>
        <w:tc>
          <w:tcPr>
            <w:tcW w:w="2047" w:type="pct"/>
            <w:vAlign w:val="center"/>
          </w:tcPr>
          <w:p w14:paraId="163565B7" w14:textId="77777777" w:rsidR="008960EB" w:rsidRDefault="008960EB" w:rsidP="00563452"/>
        </w:tc>
        <w:tc>
          <w:tcPr>
            <w:tcW w:w="1766" w:type="pct"/>
            <w:vAlign w:val="center"/>
          </w:tcPr>
          <w:p w14:paraId="198BDE12" w14:textId="0BA06465" w:rsidR="008960EB" w:rsidRDefault="008960EB" w:rsidP="00563452"/>
        </w:tc>
      </w:tr>
    </w:tbl>
    <w:p w14:paraId="6E5436BC" w14:textId="77777777" w:rsidR="00E51910" w:rsidRDefault="00E51910" w:rsidP="00563452"/>
    <w:tbl>
      <w:tblPr>
        <w:tblStyle w:val="StyleCGES"/>
        <w:tblW w:w="4904" w:type="pct"/>
        <w:tblInd w:w="108" w:type="dxa"/>
        <w:tblLook w:val="0420" w:firstRow="1" w:lastRow="0" w:firstColumn="0" w:lastColumn="0" w:noHBand="0" w:noVBand="1"/>
      </w:tblPr>
      <w:tblGrid>
        <w:gridCol w:w="1203"/>
        <w:gridCol w:w="1064"/>
        <w:gridCol w:w="4000"/>
        <w:gridCol w:w="3455"/>
      </w:tblGrid>
      <w:tr w:rsidR="00317D4A" w:rsidRPr="00520D0D" w14:paraId="514DC9BA" w14:textId="77777777" w:rsidTr="00935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8" w:type="pct"/>
          </w:tcPr>
          <w:p w14:paraId="2FC4B49F" w14:textId="77777777" w:rsidR="00317D4A" w:rsidRPr="00520D0D" w:rsidRDefault="00317D4A" w:rsidP="00563452">
            <w:r w:rsidRPr="00520D0D">
              <w:t xml:space="preserve">Fecha </w:t>
            </w:r>
          </w:p>
        </w:tc>
        <w:tc>
          <w:tcPr>
            <w:tcW w:w="547" w:type="pct"/>
          </w:tcPr>
          <w:p w14:paraId="28520803" w14:textId="77777777" w:rsidR="00317D4A" w:rsidRPr="00A43EF9" w:rsidRDefault="00317D4A" w:rsidP="00563452">
            <w:r w:rsidRPr="00A43EF9">
              <w:t>Versión</w:t>
            </w:r>
          </w:p>
        </w:tc>
        <w:tc>
          <w:tcPr>
            <w:tcW w:w="2057" w:type="pct"/>
          </w:tcPr>
          <w:p w14:paraId="6E0A232B" w14:textId="77777777" w:rsidR="00317D4A" w:rsidRPr="00520D0D" w:rsidRDefault="00317D4A" w:rsidP="00563452">
            <w:r w:rsidRPr="00520D0D">
              <w:t>Aprobación</w:t>
            </w:r>
          </w:p>
        </w:tc>
        <w:tc>
          <w:tcPr>
            <w:tcW w:w="1777" w:type="pct"/>
          </w:tcPr>
          <w:p w14:paraId="15F41EC9" w14:textId="77777777" w:rsidR="00317D4A" w:rsidRPr="00520D0D" w:rsidRDefault="00317D4A" w:rsidP="00563452">
            <w:r w:rsidRPr="00520D0D">
              <w:t>Rol</w:t>
            </w:r>
          </w:p>
        </w:tc>
      </w:tr>
      <w:tr w:rsidR="00203F0D" w:rsidRPr="00520D0D" w14:paraId="66FF230F" w14:textId="77777777" w:rsidTr="00935039">
        <w:trPr>
          <w:trHeight w:val="227"/>
        </w:trPr>
        <w:tc>
          <w:tcPr>
            <w:tcW w:w="618" w:type="pct"/>
            <w:vAlign w:val="center"/>
          </w:tcPr>
          <w:p w14:paraId="3040D411" w14:textId="61CCD160" w:rsidR="00203F0D" w:rsidRPr="00520D0D" w:rsidRDefault="00203F0D" w:rsidP="00563452"/>
        </w:tc>
        <w:tc>
          <w:tcPr>
            <w:tcW w:w="547" w:type="pct"/>
            <w:vAlign w:val="center"/>
          </w:tcPr>
          <w:p w14:paraId="42144E71" w14:textId="6F992928" w:rsidR="00203F0D" w:rsidRPr="00520D0D" w:rsidRDefault="00203F0D" w:rsidP="00563452"/>
        </w:tc>
        <w:tc>
          <w:tcPr>
            <w:tcW w:w="2057" w:type="pct"/>
            <w:vAlign w:val="center"/>
          </w:tcPr>
          <w:p w14:paraId="20121CB8" w14:textId="298BB485" w:rsidR="00203F0D" w:rsidRPr="00520D0D" w:rsidRDefault="00203F0D" w:rsidP="00563452"/>
        </w:tc>
        <w:tc>
          <w:tcPr>
            <w:tcW w:w="1777" w:type="pct"/>
            <w:vAlign w:val="center"/>
          </w:tcPr>
          <w:p w14:paraId="71E4863F" w14:textId="796B6EEF" w:rsidR="00203F0D" w:rsidRPr="00520D0D" w:rsidRDefault="00203F0D" w:rsidP="00563452"/>
        </w:tc>
      </w:tr>
      <w:tr w:rsidR="00203F0D" w:rsidRPr="00520D0D" w14:paraId="082E7B58" w14:textId="77777777" w:rsidTr="00935039">
        <w:trPr>
          <w:trHeight w:val="227"/>
        </w:trPr>
        <w:tc>
          <w:tcPr>
            <w:tcW w:w="618" w:type="pct"/>
            <w:vAlign w:val="center"/>
          </w:tcPr>
          <w:p w14:paraId="64F0E02C" w14:textId="77777777" w:rsidR="00203F0D" w:rsidRPr="00520D0D" w:rsidRDefault="00203F0D" w:rsidP="00563452"/>
        </w:tc>
        <w:tc>
          <w:tcPr>
            <w:tcW w:w="547" w:type="pct"/>
            <w:vAlign w:val="center"/>
          </w:tcPr>
          <w:p w14:paraId="07D4DD24" w14:textId="77777777" w:rsidR="00203F0D" w:rsidRPr="00520D0D" w:rsidRDefault="00203F0D" w:rsidP="00563452"/>
        </w:tc>
        <w:tc>
          <w:tcPr>
            <w:tcW w:w="2057" w:type="pct"/>
            <w:vAlign w:val="center"/>
          </w:tcPr>
          <w:p w14:paraId="0C3469CD" w14:textId="77777777" w:rsidR="00203F0D" w:rsidRPr="00520D0D" w:rsidRDefault="00203F0D" w:rsidP="00563452"/>
        </w:tc>
        <w:tc>
          <w:tcPr>
            <w:tcW w:w="1777" w:type="pct"/>
            <w:vAlign w:val="center"/>
          </w:tcPr>
          <w:p w14:paraId="51CB8808" w14:textId="77777777" w:rsidR="00203F0D" w:rsidRPr="00520D0D" w:rsidRDefault="00203F0D" w:rsidP="00563452"/>
        </w:tc>
      </w:tr>
      <w:tr w:rsidR="00203F0D" w:rsidRPr="00520D0D" w14:paraId="3859B77D" w14:textId="77777777" w:rsidTr="00935039">
        <w:trPr>
          <w:trHeight w:val="227"/>
        </w:trPr>
        <w:tc>
          <w:tcPr>
            <w:tcW w:w="618" w:type="pct"/>
            <w:vAlign w:val="center"/>
          </w:tcPr>
          <w:p w14:paraId="7A3E89AD" w14:textId="77777777" w:rsidR="00203F0D" w:rsidRPr="00520D0D" w:rsidRDefault="00203F0D" w:rsidP="00563452"/>
        </w:tc>
        <w:tc>
          <w:tcPr>
            <w:tcW w:w="547" w:type="pct"/>
            <w:vAlign w:val="center"/>
          </w:tcPr>
          <w:p w14:paraId="4C34A037" w14:textId="77777777" w:rsidR="00203F0D" w:rsidRPr="00520D0D" w:rsidRDefault="00203F0D" w:rsidP="00563452"/>
        </w:tc>
        <w:tc>
          <w:tcPr>
            <w:tcW w:w="2057" w:type="pct"/>
            <w:vAlign w:val="center"/>
          </w:tcPr>
          <w:p w14:paraId="19F34D40" w14:textId="77777777" w:rsidR="00203F0D" w:rsidRPr="00520D0D" w:rsidRDefault="00203F0D" w:rsidP="00563452"/>
        </w:tc>
        <w:tc>
          <w:tcPr>
            <w:tcW w:w="1777" w:type="pct"/>
            <w:vAlign w:val="center"/>
          </w:tcPr>
          <w:p w14:paraId="25E75FFA" w14:textId="77777777" w:rsidR="00203F0D" w:rsidRPr="00520D0D" w:rsidRDefault="00203F0D" w:rsidP="00563452"/>
        </w:tc>
      </w:tr>
      <w:tr w:rsidR="00203F0D" w:rsidRPr="00520D0D" w14:paraId="6FA0BFA3" w14:textId="77777777" w:rsidTr="00935039">
        <w:trPr>
          <w:trHeight w:val="227"/>
        </w:trPr>
        <w:tc>
          <w:tcPr>
            <w:tcW w:w="618" w:type="pct"/>
            <w:vAlign w:val="center"/>
          </w:tcPr>
          <w:p w14:paraId="64E0FCB1" w14:textId="77777777" w:rsidR="00203F0D" w:rsidRPr="00520D0D" w:rsidRDefault="00203F0D" w:rsidP="00563452"/>
        </w:tc>
        <w:tc>
          <w:tcPr>
            <w:tcW w:w="547" w:type="pct"/>
            <w:vAlign w:val="center"/>
          </w:tcPr>
          <w:p w14:paraId="264AFAAE" w14:textId="77777777" w:rsidR="00203F0D" w:rsidRPr="00520D0D" w:rsidRDefault="00203F0D" w:rsidP="00563452"/>
        </w:tc>
        <w:tc>
          <w:tcPr>
            <w:tcW w:w="2057" w:type="pct"/>
            <w:vAlign w:val="center"/>
          </w:tcPr>
          <w:p w14:paraId="257F99AA" w14:textId="77777777" w:rsidR="00203F0D" w:rsidRPr="00520D0D" w:rsidRDefault="00203F0D" w:rsidP="00563452"/>
        </w:tc>
        <w:tc>
          <w:tcPr>
            <w:tcW w:w="1777" w:type="pct"/>
            <w:vAlign w:val="center"/>
          </w:tcPr>
          <w:p w14:paraId="2B36C7EE" w14:textId="77777777" w:rsidR="00203F0D" w:rsidRPr="00520D0D" w:rsidRDefault="00203F0D" w:rsidP="00563452"/>
        </w:tc>
      </w:tr>
      <w:tr w:rsidR="00203F0D" w:rsidRPr="00520D0D" w14:paraId="289E1C20" w14:textId="77777777" w:rsidTr="00935039">
        <w:trPr>
          <w:trHeight w:val="227"/>
        </w:trPr>
        <w:tc>
          <w:tcPr>
            <w:tcW w:w="618" w:type="pct"/>
            <w:vAlign w:val="center"/>
          </w:tcPr>
          <w:p w14:paraId="04E4C9AD" w14:textId="77777777" w:rsidR="00203F0D" w:rsidRPr="00520D0D" w:rsidRDefault="00203F0D" w:rsidP="00563452"/>
        </w:tc>
        <w:tc>
          <w:tcPr>
            <w:tcW w:w="547" w:type="pct"/>
            <w:vAlign w:val="center"/>
          </w:tcPr>
          <w:p w14:paraId="5819B642" w14:textId="77777777" w:rsidR="00203F0D" w:rsidRPr="00520D0D" w:rsidRDefault="00203F0D" w:rsidP="00563452"/>
        </w:tc>
        <w:tc>
          <w:tcPr>
            <w:tcW w:w="2057" w:type="pct"/>
            <w:vAlign w:val="center"/>
          </w:tcPr>
          <w:p w14:paraId="6D71D598" w14:textId="77777777" w:rsidR="00203F0D" w:rsidRPr="00520D0D" w:rsidRDefault="00203F0D" w:rsidP="00563452"/>
        </w:tc>
        <w:tc>
          <w:tcPr>
            <w:tcW w:w="1777" w:type="pct"/>
            <w:vAlign w:val="center"/>
          </w:tcPr>
          <w:p w14:paraId="431C1D55" w14:textId="77777777" w:rsidR="00203F0D" w:rsidRPr="00520D0D" w:rsidRDefault="00203F0D" w:rsidP="00563452"/>
        </w:tc>
      </w:tr>
    </w:tbl>
    <w:p w14:paraId="54A9ADB9" w14:textId="77777777" w:rsidR="00317D4A" w:rsidRDefault="00317D4A" w:rsidP="00563452"/>
    <w:p w14:paraId="0C7A7198" w14:textId="77777777" w:rsidR="00317D4A" w:rsidRDefault="00317D4A" w:rsidP="00563452"/>
    <w:p w14:paraId="50649076" w14:textId="77777777" w:rsidR="00317D4A" w:rsidRPr="00317D4A" w:rsidRDefault="00317D4A" w:rsidP="00317D4A">
      <w:pPr>
        <w:pStyle w:val="Subtitle"/>
        <w:rPr>
          <w:sz w:val="32"/>
          <w:szCs w:val="32"/>
          <w:lang w:val="es-ES"/>
        </w:rPr>
      </w:pPr>
    </w:p>
    <w:tbl>
      <w:tblPr>
        <w:tblStyle w:val="StyleCGES"/>
        <w:tblW w:w="4904" w:type="pct"/>
        <w:tblInd w:w="108" w:type="dxa"/>
        <w:tblLook w:val="04A0" w:firstRow="1" w:lastRow="0" w:firstColumn="1" w:lastColumn="0" w:noHBand="0" w:noVBand="1"/>
      </w:tblPr>
      <w:tblGrid>
        <w:gridCol w:w="3062"/>
        <w:gridCol w:w="6660"/>
      </w:tblGrid>
      <w:tr w:rsidR="00317D4A" w:rsidRPr="00520D0D" w14:paraId="4AEDE6D7" w14:textId="77777777" w:rsidTr="00F408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3D06DA35" w14:textId="77777777" w:rsidR="00317D4A" w:rsidRPr="00A43EF9" w:rsidRDefault="00317D4A" w:rsidP="00563452">
            <w:r w:rsidRPr="00A43EF9">
              <w:t>Propiedades del Documento</w:t>
            </w:r>
          </w:p>
        </w:tc>
      </w:tr>
      <w:tr w:rsidR="00317D4A" w:rsidRPr="00520D0D" w14:paraId="21CCE0D9" w14:textId="77777777" w:rsidTr="0069427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  <w:vAlign w:val="center"/>
          </w:tcPr>
          <w:p w14:paraId="23BD99CD" w14:textId="77777777" w:rsidR="00317D4A" w:rsidRPr="00520D0D" w:rsidRDefault="00317D4A" w:rsidP="00563452">
            <w:r w:rsidRPr="00520D0D">
              <w:t>Nombre del Documento</w:t>
            </w:r>
          </w:p>
        </w:tc>
        <w:tc>
          <w:tcPr>
            <w:tcW w:w="3425" w:type="pct"/>
            <w:vAlign w:val="center"/>
          </w:tcPr>
          <w:p w14:paraId="3BC22331" w14:textId="23D91C92" w:rsidR="00317D4A" w:rsidRPr="00520D0D" w:rsidRDefault="00ED3B45" w:rsidP="005634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alias w:val="Title"/>
                <w:id w:val="1485667945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B12242">
                  <w:t>Informe de análisis forense</w:t>
                </w:r>
              </w:sdtContent>
            </w:sdt>
          </w:p>
        </w:tc>
      </w:tr>
      <w:tr w:rsidR="008D25BB" w:rsidRPr="00520D0D" w14:paraId="2D1951B8" w14:textId="77777777" w:rsidTr="00694277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  <w:vAlign w:val="center"/>
          </w:tcPr>
          <w:p w14:paraId="4BDABAB3" w14:textId="77777777" w:rsidR="008D25BB" w:rsidRPr="00520D0D" w:rsidRDefault="008D25BB" w:rsidP="008D25BB">
            <w:r w:rsidRPr="00520D0D">
              <w:t xml:space="preserve">Asunto o </w:t>
            </w:r>
            <w:r>
              <w:t>Subtít</w:t>
            </w:r>
            <w:r w:rsidRPr="00520D0D">
              <w:t>ulo</w:t>
            </w:r>
          </w:p>
        </w:tc>
        <w:tc>
          <w:tcPr>
            <w:tcW w:w="3425" w:type="pct"/>
            <w:vAlign w:val="center"/>
          </w:tcPr>
          <w:p w14:paraId="21394503" w14:textId="64AF9EC0" w:rsidR="008D25BB" w:rsidRPr="00520D0D" w:rsidRDefault="008D25BB" w:rsidP="008D2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D25BB" w:rsidRPr="00520D0D" w14:paraId="02A0F034" w14:textId="77777777" w:rsidTr="00694277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  <w:vAlign w:val="center"/>
          </w:tcPr>
          <w:p w14:paraId="3F60BA37" w14:textId="77777777" w:rsidR="008D25BB" w:rsidRPr="00520D0D" w:rsidRDefault="008D25BB" w:rsidP="008D25BB">
            <w:r w:rsidRPr="00520D0D">
              <w:t>Versión</w:t>
            </w:r>
          </w:p>
        </w:tc>
        <w:sdt>
          <w:sdtPr>
            <w:alias w:val="Version"/>
            <w:id w:val="119299272"/>
            <w:dataBinding w:prefixMappings="xmlns:ns0='http://schemas.microsoft.com/office/2006/metadata/properties' xmlns:ns1='http://www.w3.org/2001/XMLSchema-instance' xmlns:ns2='http://schemas.microsoft.com/sharepoint/v3/fields' " w:xpath="/ns0:properties[1]/documentManagement[1]/ns2:_Version[1]" w:storeItemID="{B35A7502-6CE6-417F-A141-CE7AD2D62548}"/>
            <w:text/>
          </w:sdtPr>
          <w:sdtEndPr/>
          <w:sdtContent>
            <w:tc>
              <w:tcPr>
                <w:tcW w:w="3425" w:type="pct"/>
                <w:vAlign w:val="center"/>
              </w:tcPr>
              <w:p w14:paraId="7CD4968F" w14:textId="427B9474" w:rsidR="008D25BB" w:rsidRPr="00520D0D" w:rsidRDefault="00D26D70" w:rsidP="008D25B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2</w:t>
                </w:r>
                <w:r w:rsidR="008D25BB" w:rsidRPr="00520D0D">
                  <w:t>.</w:t>
                </w:r>
                <w:r w:rsidR="008D25BB">
                  <w:t>0</w:t>
                </w:r>
              </w:p>
            </w:tc>
          </w:sdtContent>
        </w:sdt>
      </w:tr>
      <w:tr w:rsidR="008D25BB" w:rsidRPr="00520D0D" w14:paraId="3454BC48" w14:textId="77777777" w:rsidTr="00694277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  <w:vAlign w:val="center"/>
          </w:tcPr>
          <w:p w14:paraId="732B9EEE" w14:textId="77777777" w:rsidR="008D25BB" w:rsidRPr="00520D0D" w:rsidRDefault="008D25BB" w:rsidP="008D25BB">
            <w:r w:rsidRPr="00520D0D">
              <w:t>Estado</w:t>
            </w:r>
          </w:p>
        </w:tc>
        <w:tc>
          <w:tcPr>
            <w:tcW w:w="3425" w:type="pct"/>
            <w:vAlign w:val="center"/>
          </w:tcPr>
          <w:p w14:paraId="6B7CF876" w14:textId="383C1547" w:rsidR="008D25BB" w:rsidRPr="00520D0D" w:rsidRDefault="008D25BB" w:rsidP="008D2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Borrador</w:t>
            </w:r>
          </w:p>
        </w:tc>
      </w:tr>
      <w:tr w:rsidR="008D25BB" w:rsidRPr="00520D0D" w14:paraId="168A7BA6" w14:textId="77777777" w:rsidTr="00694277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  <w:vAlign w:val="center"/>
          </w:tcPr>
          <w:p w14:paraId="31C7E1E9" w14:textId="77777777" w:rsidR="008D25BB" w:rsidRPr="00520D0D" w:rsidRDefault="008D25BB" w:rsidP="008D25BB">
            <w:r w:rsidRPr="00520D0D">
              <w:t>Nombre del Fichero</w:t>
            </w:r>
          </w:p>
        </w:tc>
        <w:tc>
          <w:tcPr>
            <w:tcW w:w="3425" w:type="pct"/>
            <w:vAlign w:val="center"/>
          </w:tcPr>
          <w:p w14:paraId="5C32739F" w14:textId="1EA8EFD4" w:rsidR="008D25BB" w:rsidRPr="00BF2912" w:rsidRDefault="00ED3B45" w:rsidP="008D2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FILENAME   \* MERGEFORMAT </w:instrText>
            </w:r>
            <w:r>
              <w:fldChar w:fldCharType="separate"/>
            </w:r>
            <w:r w:rsidR="00BF2912" w:rsidRPr="00BF2912">
              <w:rPr>
                <w:noProof/>
              </w:rPr>
              <w:t>Plantilla_Informe_análisis_forense_[IDIncidencia].docx</w:t>
            </w:r>
            <w:r>
              <w:rPr>
                <w:noProof/>
              </w:rPr>
              <w:fldChar w:fldCharType="end"/>
            </w:r>
          </w:p>
        </w:tc>
      </w:tr>
      <w:tr w:rsidR="008D25BB" w:rsidRPr="002C760D" w14:paraId="62520C92" w14:textId="77777777" w:rsidTr="00694277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pct"/>
            <w:vAlign w:val="center"/>
          </w:tcPr>
          <w:p w14:paraId="7B968B1B" w14:textId="77777777" w:rsidR="008D25BB" w:rsidRPr="00520D0D" w:rsidRDefault="008D25BB" w:rsidP="008D25BB">
            <w:r>
              <w:t>Servicio</w:t>
            </w:r>
          </w:p>
        </w:tc>
        <w:sdt>
          <w:sdtPr>
            <w:alias w:val="Subject"/>
            <w:id w:val="-1910920444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tc>
              <w:tcPr>
                <w:tcW w:w="3425" w:type="pct"/>
                <w:vAlign w:val="center"/>
              </w:tcPr>
              <w:p w14:paraId="5BB8F9BF" w14:textId="0D943B82" w:rsidR="008D25BB" w:rsidRPr="007E50D5" w:rsidRDefault="008D25BB" w:rsidP="008D25B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>
                  <w:t>Servicios de Soporte Horizontales de Tecnologías de la Información y Comunicaciones del SAS</w:t>
                </w:r>
              </w:p>
            </w:tc>
          </w:sdtContent>
        </w:sdt>
      </w:tr>
    </w:tbl>
    <w:p w14:paraId="00B9245F" w14:textId="77777777" w:rsidR="00317D4A" w:rsidRPr="00A77F91" w:rsidRDefault="00317D4A" w:rsidP="00563452"/>
    <w:p w14:paraId="59B4F021" w14:textId="77777777" w:rsidR="00317D4A" w:rsidRPr="00A77F91" w:rsidRDefault="00317D4A" w:rsidP="00563452"/>
    <w:p w14:paraId="0D6D14DC" w14:textId="77777777" w:rsidR="00317D4A" w:rsidRPr="00A77F91" w:rsidRDefault="00317D4A" w:rsidP="00563452"/>
    <w:p w14:paraId="2CC5E5F5" w14:textId="77777777" w:rsidR="00E51910" w:rsidRPr="00A77F91" w:rsidRDefault="00E51910" w:rsidP="00563452">
      <w:r w:rsidRPr="00A77F91">
        <w:br w:type="page"/>
      </w:r>
    </w:p>
    <w:p w14:paraId="3F13BE06" w14:textId="77777777" w:rsidR="0076350F" w:rsidRPr="004B0AB8" w:rsidRDefault="00051F90" w:rsidP="00E51910">
      <w:pPr>
        <w:pStyle w:val="Subtitle"/>
        <w:rPr>
          <w:rFonts w:ascii="Arial" w:hAnsi="Arial" w:cs="Arial"/>
          <w:lang w:val="es-ES"/>
        </w:rPr>
      </w:pPr>
      <w:r w:rsidRPr="004B0AB8">
        <w:rPr>
          <w:rFonts w:ascii="Arial" w:hAnsi="Arial" w:cs="Arial"/>
          <w:lang w:val="es-ES"/>
        </w:rPr>
        <w:lastRenderedPageBreak/>
        <w:t>Índice</w:t>
      </w:r>
    </w:p>
    <w:p w14:paraId="736DB3BC" w14:textId="77777777" w:rsidR="00E51910" w:rsidRDefault="00E51910" w:rsidP="00563452"/>
    <w:sdt>
      <w:sdtPr>
        <w:rPr>
          <w:rFonts w:ascii="Arial" w:eastAsiaTheme="minorHAnsi" w:hAnsi="Arial" w:cstheme="minorBidi"/>
          <w:b w:val="0"/>
          <w:bCs w:val="0"/>
          <w:color w:val="auto"/>
          <w:sz w:val="22"/>
          <w:szCs w:val="22"/>
          <w:lang w:val="es-ES" w:eastAsia="en-US"/>
        </w:rPr>
        <w:id w:val="-59848885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2951F0B" w14:textId="77777777" w:rsidR="0002015D" w:rsidRPr="0062403A" w:rsidRDefault="0002015D" w:rsidP="00563452">
          <w:pPr>
            <w:pStyle w:val="TOCHeading"/>
          </w:pPr>
        </w:p>
        <w:p w14:paraId="0D5F8797" w14:textId="3D399EA0" w:rsidR="0090776F" w:rsidRDefault="00FF3060">
          <w:pPr>
            <w:pStyle w:val="TOC1"/>
            <w:rPr>
              <w:rFonts w:asciiTheme="minorHAnsi" w:eastAsiaTheme="minorEastAsia" w:hAnsiTheme="minorHAnsi"/>
              <w:noProof/>
              <w:lang w:eastAsia="es-ES"/>
            </w:rPr>
          </w:pPr>
          <w:r>
            <w:fldChar w:fldCharType="begin"/>
          </w:r>
          <w:r w:rsidR="0002015D">
            <w:instrText xml:space="preserve"> TOC \o "1-4" \h \z \u </w:instrText>
          </w:r>
          <w:r>
            <w:fldChar w:fldCharType="separate"/>
          </w:r>
          <w:hyperlink w:anchor="_Toc29984615" w:history="1">
            <w:r w:rsidR="0090776F" w:rsidRPr="00DF4545">
              <w:rPr>
                <w:rStyle w:val="Hyperlink"/>
                <w:noProof/>
              </w:rPr>
              <w:t>1</w:t>
            </w:r>
            <w:r w:rsidR="0090776F"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="0090776F" w:rsidRPr="00DF4545">
              <w:rPr>
                <w:rStyle w:val="Hyperlink"/>
                <w:noProof/>
              </w:rPr>
              <w:t>Detalle de la incidencia</w:t>
            </w:r>
            <w:r w:rsidR="0090776F">
              <w:rPr>
                <w:noProof/>
                <w:webHidden/>
              </w:rPr>
              <w:tab/>
            </w:r>
            <w:r w:rsidR="0090776F">
              <w:rPr>
                <w:noProof/>
                <w:webHidden/>
              </w:rPr>
              <w:fldChar w:fldCharType="begin"/>
            </w:r>
            <w:r w:rsidR="0090776F">
              <w:rPr>
                <w:noProof/>
                <w:webHidden/>
              </w:rPr>
              <w:instrText xml:space="preserve"> PAGEREF _Toc29984615 \h </w:instrText>
            </w:r>
            <w:r w:rsidR="0090776F">
              <w:rPr>
                <w:noProof/>
                <w:webHidden/>
              </w:rPr>
            </w:r>
            <w:r w:rsidR="0090776F">
              <w:rPr>
                <w:noProof/>
                <w:webHidden/>
              </w:rPr>
              <w:fldChar w:fldCharType="separate"/>
            </w:r>
            <w:r w:rsidR="0090776F">
              <w:rPr>
                <w:noProof/>
                <w:webHidden/>
              </w:rPr>
              <w:t>3</w:t>
            </w:r>
            <w:r w:rsidR="0090776F">
              <w:rPr>
                <w:noProof/>
                <w:webHidden/>
              </w:rPr>
              <w:fldChar w:fldCharType="end"/>
            </w:r>
          </w:hyperlink>
        </w:p>
        <w:p w14:paraId="24E1640E" w14:textId="0B903C10" w:rsidR="0090776F" w:rsidRDefault="00ED3B45">
          <w:pPr>
            <w:pStyle w:val="TOC1"/>
            <w:rPr>
              <w:rFonts w:asciiTheme="minorHAnsi" w:eastAsiaTheme="minorEastAsia" w:hAnsiTheme="minorHAnsi"/>
              <w:noProof/>
              <w:lang w:eastAsia="es-ES"/>
            </w:rPr>
          </w:pPr>
          <w:hyperlink w:anchor="_Toc29984616" w:history="1">
            <w:r w:rsidR="0090776F" w:rsidRPr="00DF4545">
              <w:rPr>
                <w:rStyle w:val="Hyperlink"/>
                <w:noProof/>
              </w:rPr>
              <w:t>2</w:t>
            </w:r>
            <w:r w:rsidR="0090776F"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="0090776F" w:rsidRPr="00DF4545">
              <w:rPr>
                <w:rStyle w:val="Hyperlink"/>
                <w:noProof/>
              </w:rPr>
              <w:t>Cronología de las actuaciones</w:t>
            </w:r>
            <w:r w:rsidR="0090776F">
              <w:rPr>
                <w:noProof/>
                <w:webHidden/>
              </w:rPr>
              <w:tab/>
            </w:r>
            <w:r w:rsidR="0090776F">
              <w:rPr>
                <w:noProof/>
                <w:webHidden/>
              </w:rPr>
              <w:fldChar w:fldCharType="begin"/>
            </w:r>
            <w:r w:rsidR="0090776F">
              <w:rPr>
                <w:noProof/>
                <w:webHidden/>
              </w:rPr>
              <w:instrText xml:space="preserve"> PAGEREF _Toc29984616 \h </w:instrText>
            </w:r>
            <w:r w:rsidR="0090776F">
              <w:rPr>
                <w:noProof/>
                <w:webHidden/>
              </w:rPr>
            </w:r>
            <w:r w:rsidR="0090776F">
              <w:rPr>
                <w:noProof/>
                <w:webHidden/>
              </w:rPr>
              <w:fldChar w:fldCharType="separate"/>
            </w:r>
            <w:r w:rsidR="0090776F">
              <w:rPr>
                <w:noProof/>
                <w:webHidden/>
              </w:rPr>
              <w:t>3</w:t>
            </w:r>
            <w:r w:rsidR="0090776F">
              <w:rPr>
                <w:noProof/>
                <w:webHidden/>
              </w:rPr>
              <w:fldChar w:fldCharType="end"/>
            </w:r>
          </w:hyperlink>
        </w:p>
        <w:p w14:paraId="75C82966" w14:textId="5169BF13" w:rsidR="0090776F" w:rsidRDefault="00ED3B45">
          <w:pPr>
            <w:pStyle w:val="TOC1"/>
            <w:rPr>
              <w:rFonts w:asciiTheme="minorHAnsi" w:eastAsiaTheme="minorEastAsia" w:hAnsiTheme="minorHAnsi"/>
              <w:noProof/>
              <w:lang w:eastAsia="es-ES"/>
            </w:rPr>
          </w:pPr>
          <w:hyperlink w:anchor="_Toc29984617" w:history="1">
            <w:r w:rsidR="0090776F" w:rsidRPr="00DF4545">
              <w:rPr>
                <w:rStyle w:val="Hyperlink"/>
                <w:noProof/>
              </w:rPr>
              <w:t>3</w:t>
            </w:r>
            <w:r w:rsidR="0090776F"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="0090776F" w:rsidRPr="00DF4545">
              <w:rPr>
                <w:rStyle w:val="Hyperlink"/>
                <w:noProof/>
              </w:rPr>
              <w:t>Diagnóstico</w:t>
            </w:r>
            <w:r w:rsidR="0090776F">
              <w:rPr>
                <w:noProof/>
                <w:webHidden/>
              </w:rPr>
              <w:tab/>
            </w:r>
            <w:r w:rsidR="0090776F">
              <w:rPr>
                <w:noProof/>
                <w:webHidden/>
              </w:rPr>
              <w:fldChar w:fldCharType="begin"/>
            </w:r>
            <w:r w:rsidR="0090776F">
              <w:rPr>
                <w:noProof/>
                <w:webHidden/>
              </w:rPr>
              <w:instrText xml:space="preserve"> PAGEREF _Toc29984617 \h </w:instrText>
            </w:r>
            <w:r w:rsidR="0090776F">
              <w:rPr>
                <w:noProof/>
                <w:webHidden/>
              </w:rPr>
            </w:r>
            <w:r w:rsidR="0090776F">
              <w:rPr>
                <w:noProof/>
                <w:webHidden/>
              </w:rPr>
              <w:fldChar w:fldCharType="separate"/>
            </w:r>
            <w:r w:rsidR="0090776F">
              <w:rPr>
                <w:noProof/>
                <w:webHidden/>
              </w:rPr>
              <w:t>3</w:t>
            </w:r>
            <w:r w:rsidR="0090776F">
              <w:rPr>
                <w:noProof/>
                <w:webHidden/>
              </w:rPr>
              <w:fldChar w:fldCharType="end"/>
            </w:r>
          </w:hyperlink>
        </w:p>
        <w:p w14:paraId="1AE936BA" w14:textId="093C1EDC" w:rsidR="0090776F" w:rsidRDefault="00ED3B45">
          <w:pPr>
            <w:pStyle w:val="TOC1"/>
            <w:rPr>
              <w:rFonts w:asciiTheme="minorHAnsi" w:eastAsiaTheme="minorEastAsia" w:hAnsiTheme="minorHAnsi"/>
              <w:noProof/>
              <w:lang w:eastAsia="es-ES"/>
            </w:rPr>
          </w:pPr>
          <w:hyperlink w:anchor="_Toc29984618" w:history="1">
            <w:r w:rsidR="0090776F" w:rsidRPr="00DF4545">
              <w:rPr>
                <w:rStyle w:val="Hyperlink"/>
                <w:noProof/>
              </w:rPr>
              <w:t>4</w:t>
            </w:r>
            <w:r w:rsidR="0090776F"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="0090776F" w:rsidRPr="00DF4545">
              <w:rPr>
                <w:rStyle w:val="Hyperlink"/>
                <w:noProof/>
              </w:rPr>
              <w:t>Resolución</w:t>
            </w:r>
            <w:r w:rsidR="0090776F">
              <w:rPr>
                <w:noProof/>
                <w:webHidden/>
              </w:rPr>
              <w:tab/>
            </w:r>
            <w:r w:rsidR="0090776F">
              <w:rPr>
                <w:noProof/>
                <w:webHidden/>
              </w:rPr>
              <w:fldChar w:fldCharType="begin"/>
            </w:r>
            <w:r w:rsidR="0090776F">
              <w:rPr>
                <w:noProof/>
                <w:webHidden/>
              </w:rPr>
              <w:instrText xml:space="preserve"> PAGEREF _Toc29984618 \h </w:instrText>
            </w:r>
            <w:r w:rsidR="0090776F">
              <w:rPr>
                <w:noProof/>
                <w:webHidden/>
              </w:rPr>
            </w:r>
            <w:r w:rsidR="0090776F">
              <w:rPr>
                <w:noProof/>
                <w:webHidden/>
              </w:rPr>
              <w:fldChar w:fldCharType="separate"/>
            </w:r>
            <w:r w:rsidR="0090776F">
              <w:rPr>
                <w:noProof/>
                <w:webHidden/>
              </w:rPr>
              <w:t>3</w:t>
            </w:r>
            <w:r w:rsidR="0090776F">
              <w:rPr>
                <w:noProof/>
                <w:webHidden/>
              </w:rPr>
              <w:fldChar w:fldCharType="end"/>
            </w:r>
          </w:hyperlink>
        </w:p>
        <w:p w14:paraId="7FE53D08" w14:textId="61F219AD" w:rsidR="0090776F" w:rsidRDefault="00ED3B45">
          <w:pPr>
            <w:pStyle w:val="TOC1"/>
            <w:rPr>
              <w:rFonts w:asciiTheme="minorHAnsi" w:eastAsiaTheme="minorEastAsia" w:hAnsiTheme="minorHAnsi"/>
              <w:noProof/>
              <w:lang w:eastAsia="es-ES"/>
            </w:rPr>
          </w:pPr>
          <w:hyperlink w:anchor="_Toc29984619" w:history="1">
            <w:r w:rsidR="0090776F" w:rsidRPr="00DF4545">
              <w:rPr>
                <w:rStyle w:val="Hyperlink"/>
                <w:noProof/>
              </w:rPr>
              <w:t>5</w:t>
            </w:r>
            <w:r w:rsidR="0090776F"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="0090776F" w:rsidRPr="00DF4545">
              <w:rPr>
                <w:rStyle w:val="Hyperlink"/>
                <w:noProof/>
              </w:rPr>
              <w:t>Líneas de acción</w:t>
            </w:r>
            <w:r w:rsidR="0090776F">
              <w:rPr>
                <w:noProof/>
                <w:webHidden/>
              </w:rPr>
              <w:tab/>
            </w:r>
            <w:r w:rsidR="0090776F">
              <w:rPr>
                <w:noProof/>
                <w:webHidden/>
              </w:rPr>
              <w:fldChar w:fldCharType="begin"/>
            </w:r>
            <w:r w:rsidR="0090776F">
              <w:rPr>
                <w:noProof/>
                <w:webHidden/>
              </w:rPr>
              <w:instrText xml:space="preserve"> PAGEREF _Toc29984619 \h </w:instrText>
            </w:r>
            <w:r w:rsidR="0090776F">
              <w:rPr>
                <w:noProof/>
                <w:webHidden/>
              </w:rPr>
            </w:r>
            <w:r w:rsidR="0090776F">
              <w:rPr>
                <w:noProof/>
                <w:webHidden/>
              </w:rPr>
              <w:fldChar w:fldCharType="separate"/>
            </w:r>
            <w:r w:rsidR="0090776F">
              <w:rPr>
                <w:noProof/>
                <w:webHidden/>
              </w:rPr>
              <w:t>4</w:t>
            </w:r>
            <w:r w:rsidR="0090776F">
              <w:rPr>
                <w:noProof/>
                <w:webHidden/>
              </w:rPr>
              <w:fldChar w:fldCharType="end"/>
            </w:r>
          </w:hyperlink>
        </w:p>
        <w:p w14:paraId="616137FC" w14:textId="0B2B0B5C" w:rsidR="0002015D" w:rsidRDefault="00FF3060" w:rsidP="00563452">
          <w:r>
            <w:rPr>
              <w:b/>
              <w:bCs/>
              <w:noProof/>
            </w:rPr>
            <w:fldChar w:fldCharType="end"/>
          </w:r>
        </w:p>
      </w:sdtContent>
    </w:sdt>
    <w:p w14:paraId="43C47F40" w14:textId="688E1AD2" w:rsidR="002A0E75" w:rsidRDefault="002A0E75">
      <w:pPr>
        <w:jc w:val="left"/>
      </w:pPr>
      <w:r>
        <w:br w:type="page"/>
      </w:r>
    </w:p>
    <w:p w14:paraId="2EA7DBE2" w14:textId="77777777" w:rsidR="00F9297D" w:rsidRDefault="00F9297D" w:rsidP="00563452"/>
    <w:p w14:paraId="6C7C50A7" w14:textId="77777777" w:rsidR="002A0E75" w:rsidRDefault="002A0E75" w:rsidP="002A0E75">
      <w:pPr>
        <w:pStyle w:val="Heading1"/>
      </w:pPr>
      <w:bookmarkStart w:id="1" w:name="_Toc495307376"/>
      <w:bookmarkStart w:id="2" w:name="_Toc29984615"/>
      <w:r>
        <w:t>Detalle de la incidencia</w:t>
      </w:r>
      <w:bookmarkEnd w:id="1"/>
      <w:bookmarkEnd w:id="2"/>
    </w:p>
    <w:p w14:paraId="782EF646" w14:textId="77777777" w:rsidR="002A0E75" w:rsidRPr="002A0E75" w:rsidRDefault="002A0E75" w:rsidP="002A0E75">
      <w:r w:rsidRPr="002A0E75">
        <w:t>Información completada por CGES</w:t>
      </w:r>
    </w:p>
    <w:tbl>
      <w:tblPr>
        <w:tblStyle w:val="GridTable1Light-Accent11"/>
        <w:tblW w:w="10343" w:type="dxa"/>
        <w:tblLayout w:type="fixed"/>
        <w:tblLook w:val="04A0" w:firstRow="1" w:lastRow="0" w:firstColumn="1" w:lastColumn="0" w:noHBand="0" w:noVBand="1"/>
        <w:tblCaption w:val="Información completada por CGES"/>
      </w:tblPr>
      <w:tblGrid>
        <w:gridCol w:w="2689"/>
        <w:gridCol w:w="7654"/>
      </w:tblGrid>
      <w:tr w:rsidR="002A0E75" w:rsidRPr="000565CE" w14:paraId="2C1A7DA0" w14:textId="77777777" w:rsidTr="00E457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3CAAD2F1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Código CGES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006B369B" w14:textId="77777777" w:rsidR="002A0E75" w:rsidRPr="000565CE" w:rsidRDefault="002A0E75" w:rsidP="00E457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0565CE" w14:paraId="24F4045B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0F522823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Fecha de registro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5DDA90DB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29AD79C5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4057CA4F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Fecha de resolución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02F91BD5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03BCC17E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7F2547AB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Prioridad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543B5871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25DDA1C1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7B57BB76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Ubicación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6FBFA303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16A7D9D8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42931FBC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Estado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21355919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2EF54ADF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405CEB11" w14:textId="77777777" w:rsidR="002A0E75" w:rsidRPr="005736C0" w:rsidRDefault="002A0E75" w:rsidP="00E45788">
            <w:pPr>
              <w:rPr>
                <w:sz w:val="20"/>
              </w:rPr>
            </w:pPr>
            <w:proofErr w:type="spellStart"/>
            <w:r w:rsidRPr="005736C0">
              <w:rPr>
                <w:sz w:val="20"/>
              </w:rPr>
              <w:t>Nº</w:t>
            </w:r>
            <w:proofErr w:type="spellEnd"/>
            <w:r w:rsidRPr="005736C0">
              <w:rPr>
                <w:sz w:val="20"/>
              </w:rPr>
              <w:t xml:space="preserve"> reclamaciones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47B2BC79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256BDAE6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1346097B" w14:textId="77777777" w:rsidR="002A0E75" w:rsidRPr="005736C0" w:rsidRDefault="002A0E75" w:rsidP="00E45788">
            <w:pPr>
              <w:rPr>
                <w:sz w:val="20"/>
              </w:rPr>
            </w:pPr>
            <w:proofErr w:type="spellStart"/>
            <w:r w:rsidRPr="005736C0">
              <w:rPr>
                <w:sz w:val="20"/>
              </w:rPr>
              <w:t>Nº</w:t>
            </w:r>
            <w:proofErr w:type="spellEnd"/>
            <w:r w:rsidRPr="005736C0">
              <w:rPr>
                <w:sz w:val="20"/>
              </w:rPr>
              <w:t xml:space="preserve"> registros asociados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00E67D91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2124CDB0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35B97E60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Servicio afectado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2831FF88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12928E06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1BF3A524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Descripción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6D132580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35177428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1B5F2CA9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Resolutores intervinientes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2D4116E1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64388D" w14:paraId="57AFFF47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shd w:val="clear" w:color="auto" w:fill="DBE5F1" w:themeFill="accent1" w:themeFillTint="33"/>
          </w:tcPr>
          <w:p w14:paraId="5FCFE1C5" w14:textId="77777777" w:rsidR="002A0E75" w:rsidRPr="005736C0" w:rsidRDefault="002A0E75" w:rsidP="00E45788">
            <w:pPr>
              <w:rPr>
                <w:sz w:val="20"/>
              </w:rPr>
            </w:pPr>
            <w:r w:rsidRPr="005736C0">
              <w:rPr>
                <w:sz w:val="20"/>
              </w:rPr>
              <w:t>Resolutor definitivo</w:t>
            </w:r>
          </w:p>
        </w:tc>
        <w:tc>
          <w:tcPr>
            <w:tcW w:w="7654" w:type="dxa"/>
            <w:shd w:val="clear" w:color="auto" w:fill="DBE5F1" w:themeFill="accent1" w:themeFillTint="33"/>
          </w:tcPr>
          <w:p w14:paraId="45152818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15E1297A" w14:textId="77777777" w:rsidR="002A0E75" w:rsidRDefault="002A0E75" w:rsidP="002A0E75">
      <w:pPr>
        <w:pStyle w:val="Heading1"/>
      </w:pPr>
      <w:bookmarkStart w:id="3" w:name="_Toc495307377"/>
      <w:bookmarkStart w:id="4" w:name="_Toc29984616"/>
      <w:r w:rsidRPr="00044511">
        <w:t>Cronología de las actuaciones</w:t>
      </w:r>
      <w:bookmarkEnd w:id="3"/>
      <w:bookmarkEnd w:id="4"/>
    </w:p>
    <w:p w14:paraId="7A00E942" w14:textId="77777777" w:rsidR="002A0E75" w:rsidRDefault="002A0E75" w:rsidP="002A0E75">
      <w:r>
        <w:rPr>
          <w:highlight w:val="lightGray"/>
        </w:rPr>
        <w:t>[Borrar comentario: Completar con la cronología de las actuaciones</w:t>
      </w:r>
      <w:r w:rsidRPr="00187CB7">
        <w:rPr>
          <w:highlight w:val="lightGray"/>
        </w:rPr>
        <w:t>]</w:t>
      </w:r>
    </w:p>
    <w:tbl>
      <w:tblPr>
        <w:tblStyle w:val="GridTable1Light-Accent11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6804"/>
      </w:tblGrid>
      <w:tr w:rsidR="002A0E75" w14:paraId="104363D6" w14:textId="77777777" w:rsidTr="00E457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001952C" w14:textId="77777777" w:rsidR="002A0E75" w:rsidRPr="000565CE" w:rsidRDefault="002A0E75" w:rsidP="00E45788">
            <w:pPr>
              <w:jc w:val="center"/>
              <w:rPr>
                <w:sz w:val="20"/>
              </w:rPr>
            </w:pPr>
            <w:r w:rsidRPr="000565CE">
              <w:rPr>
                <w:sz w:val="20"/>
              </w:rPr>
              <w:t>Fecha / Hora</w:t>
            </w:r>
          </w:p>
        </w:tc>
        <w:tc>
          <w:tcPr>
            <w:tcW w:w="1842" w:type="dxa"/>
          </w:tcPr>
          <w:p w14:paraId="27C466C4" w14:textId="77777777" w:rsidR="002A0E75" w:rsidRPr="000565CE" w:rsidRDefault="002A0E75" w:rsidP="00E457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0565CE">
              <w:rPr>
                <w:sz w:val="20"/>
              </w:rPr>
              <w:t>Resolutor</w:t>
            </w:r>
          </w:p>
        </w:tc>
        <w:tc>
          <w:tcPr>
            <w:tcW w:w="6804" w:type="dxa"/>
          </w:tcPr>
          <w:p w14:paraId="34A7465E" w14:textId="77777777" w:rsidR="002A0E75" w:rsidRPr="000565CE" w:rsidRDefault="002A0E75" w:rsidP="00E457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Actuación</w:t>
            </w:r>
          </w:p>
        </w:tc>
      </w:tr>
      <w:tr w:rsidR="002A0E75" w14:paraId="7D467407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459BA80" w14:textId="77777777" w:rsidR="002A0E75" w:rsidRPr="000565CE" w:rsidRDefault="002A0E75" w:rsidP="00E45788">
            <w:pPr>
              <w:rPr>
                <w:b w:val="0"/>
                <w:sz w:val="20"/>
              </w:rPr>
            </w:pPr>
          </w:p>
        </w:tc>
        <w:tc>
          <w:tcPr>
            <w:tcW w:w="1842" w:type="dxa"/>
          </w:tcPr>
          <w:p w14:paraId="015464FF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6804" w:type="dxa"/>
          </w:tcPr>
          <w:p w14:paraId="1DB3295C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14:paraId="2D5EA8FD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2DE326F" w14:textId="77777777" w:rsidR="002A0E75" w:rsidRPr="00F8072E" w:rsidRDefault="002A0E75" w:rsidP="00E45788">
            <w:pPr>
              <w:rPr>
                <w:b w:val="0"/>
                <w:sz w:val="20"/>
              </w:rPr>
            </w:pPr>
          </w:p>
        </w:tc>
        <w:tc>
          <w:tcPr>
            <w:tcW w:w="1842" w:type="dxa"/>
          </w:tcPr>
          <w:p w14:paraId="71418E2F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6804" w:type="dxa"/>
          </w:tcPr>
          <w:p w14:paraId="7AF89450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893F65" w14:paraId="14AE2FDD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385C95B" w14:textId="77777777" w:rsidR="002A0E75" w:rsidRPr="00BE2B47" w:rsidRDefault="002A0E75" w:rsidP="00E45788">
            <w:pPr>
              <w:rPr>
                <w:b w:val="0"/>
                <w:sz w:val="20"/>
              </w:rPr>
            </w:pPr>
          </w:p>
        </w:tc>
        <w:tc>
          <w:tcPr>
            <w:tcW w:w="1842" w:type="dxa"/>
          </w:tcPr>
          <w:p w14:paraId="5E8A5A8F" w14:textId="77777777" w:rsidR="002A0E75" w:rsidRPr="00BE2B47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</w:rPr>
            </w:pPr>
          </w:p>
        </w:tc>
        <w:tc>
          <w:tcPr>
            <w:tcW w:w="6804" w:type="dxa"/>
          </w:tcPr>
          <w:p w14:paraId="7CC10A1F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:rsidRPr="00893F65" w14:paraId="4BDA465C" w14:textId="77777777" w:rsidTr="00E457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96EFAA3" w14:textId="77777777" w:rsidR="002A0E75" w:rsidRPr="00BE2B47" w:rsidRDefault="002A0E75" w:rsidP="00E45788">
            <w:pPr>
              <w:rPr>
                <w:b w:val="0"/>
                <w:sz w:val="20"/>
              </w:rPr>
            </w:pPr>
          </w:p>
        </w:tc>
        <w:tc>
          <w:tcPr>
            <w:tcW w:w="1842" w:type="dxa"/>
          </w:tcPr>
          <w:p w14:paraId="319238C0" w14:textId="77777777" w:rsidR="002A0E75" w:rsidRPr="00BE2B47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</w:rPr>
            </w:pPr>
          </w:p>
        </w:tc>
        <w:tc>
          <w:tcPr>
            <w:tcW w:w="6804" w:type="dxa"/>
          </w:tcPr>
          <w:p w14:paraId="5197E934" w14:textId="77777777" w:rsidR="002A0E75" w:rsidRPr="0064388D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0FCA026E" w14:textId="77777777" w:rsidR="002A0E75" w:rsidRDefault="002A0E75" w:rsidP="002A0E75">
      <w:pPr>
        <w:pStyle w:val="Heading1"/>
      </w:pPr>
      <w:bookmarkStart w:id="5" w:name="_Toc495307378"/>
      <w:bookmarkStart w:id="6" w:name="_Toc29984617"/>
      <w:r>
        <w:t>Diagnóstico</w:t>
      </w:r>
      <w:bookmarkEnd w:id="5"/>
      <w:bookmarkEnd w:id="6"/>
    </w:p>
    <w:p w14:paraId="53CBE29E" w14:textId="77777777" w:rsidR="002A0E75" w:rsidRDefault="002A0E75" w:rsidP="002A0E75">
      <w:r>
        <w:rPr>
          <w:highlight w:val="lightGray"/>
        </w:rPr>
        <w:t>[Borrar comentario: Completar con el motivo que ha causado la incidencia</w:t>
      </w:r>
      <w:r w:rsidRPr="00187CB7">
        <w:rPr>
          <w:highlight w:val="lightGray"/>
        </w:rPr>
        <w:t>]</w:t>
      </w:r>
    </w:p>
    <w:p w14:paraId="4FC1AB21" w14:textId="77777777" w:rsidR="002A0E75" w:rsidRDefault="002A0E75" w:rsidP="002A0E75">
      <w:pPr>
        <w:pStyle w:val="Heading1"/>
      </w:pPr>
      <w:bookmarkStart w:id="7" w:name="_Toc495307379"/>
      <w:bookmarkStart w:id="8" w:name="_Toc29984618"/>
      <w:r>
        <w:t>Resolución</w:t>
      </w:r>
      <w:bookmarkEnd w:id="7"/>
      <w:bookmarkEnd w:id="8"/>
    </w:p>
    <w:p w14:paraId="53CEE1C3" w14:textId="422BC98D" w:rsidR="002E7179" w:rsidRDefault="002A0E75" w:rsidP="002A0E75">
      <w:pPr>
        <w:rPr>
          <w:highlight w:val="lightGray"/>
        </w:rPr>
      </w:pPr>
      <w:r>
        <w:rPr>
          <w:highlight w:val="lightGray"/>
        </w:rPr>
        <w:t>[Borrar comentario: Completar con la resolución adoptada para el restablecimiento del servicio</w:t>
      </w:r>
      <w:r w:rsidRPr="00187CB7">
        <w:rPr>
          <w:highlight w:val="lightGray"/>
        </w:rPr>
        <w:t>]</w:t>
      </w:r>
    </w:p>
    <w:p w14:paraId="24DFFA98" w14:textId="77777777" w:rsidR="002E7179" w:rsidRDefault="002E7179">
      <w:pPr>
        <w:jc w:val="left"/>
        <w:rPr>
          <w:highlight w:val="lightGray"/>
        </w:rPr>
      </w:pPr>
      <w:r>
        <w:rPr>
          <w:highlight w:val="lightGray"/>
        </w:rPr>
        <w:br w:type="page"/>
      </w:r>
    </w:p>
    <w:p w14:paraId="486768C9" w14:textId="77777777" w:rsidR="002A0E75" w:rsidRDefault="002A0E75" w:rsidP="002A0E75"/>
    <w:p w14:paraId="42B7C856" w14:textId="74252F9E" w:rsidR="002A0E75" w:rsidRDefault="002A0E75" w:rsidP="002A0E75">
      <w:pPr>
        <w:pStyle w:val="Heading1"/>
      </w:pPr>
      <w:bookmarkStart w:id="9" w:name="_Toc495307380"/>
      <w:bookmarkStart w:id="10" w:name="_Toc29984619"/>
      <w:r>
        <w:t xml:space="preserve">Líneas de </w:t>
      </w:r>
      <w:bookmarkEnd w:id="9"/>
      <w:r w:rsidR="0090776F">
        <w:t>acción</w:t>
      </w:r>
      <w:bookmarkEnd w:id="10"/>
    </w:p>
    <w:p w14:paraId="1F8D648F" w14:textId="6779C141" w:rsidR="002A0E75" w:rsidRDefault="002A0E75" w:rsidP="002A0E75">
      <w:r>
        <w:rPr>
          <w:highlight w:val="lightGray"/>
        </w:rPr>
        <w:t xml:space="preserve">[Borrar comentario: Completar las líneas de mejora detectadas, identificando el tipo de </w:t>
      </w:r>
      <w:r w:rsidR="00BC68AD">
        <w:rPr>
          <w:highlight w:val="lightGray"/>
        </w:rPr>
        <w:t>registro</w:t>
      </w:r>
      <w:r>
        <w:rPr>
          <w:highlight w:val="lightGray"/>
        </w:rPr>
        <w:t xml:space="preserve">: problema, mejora, PL, RFP, </w:t>
      </w:r>
      <w:proofErr w:type="spellStart"/>
      <w:r>
        <w:rPr>
          <w:highlight w:val="lightGray"/>
        </w:rPr>
        <w:t>etc</w:t>
      </w:r>
      <w:proofErr w:type="spellEnd"/>
      <w:r>
        <w:rPr>
          <w:highlight w:val="lightGray"/>
        </w:rPr>
        <w:t>, y su código</w:t>
      </w:r>
      <w:r w:rsidRPr="00187CB7">
        <w:rPr>
          <w:highlight w:val="lightGray"/>
        </w:rPr>
        <w:t>]</w:t>
      </w:r>
    </w:p>
    <w:tbl>
      <w:tblPr>
        <w:tblStyle w:val="GridTable1Light-Accent11"/>
        <w:tblW w:w="5000" w:type="pct"/>
        <w:tblLook w:val="04A0" w:firstRow="1" w:lastRow="0" w:firstColumn="1" w:lastColumn="0" w:noHBand="0" w:noVBand="1"/>
      </w:tblPr>
      <w:tblGrid>
        <w:gridCol w:w="3538"/>
        <w:gridCol w:w="2837"/>
        <w:gridCol w:w="1701"/>
        <w:gridCol w:w="1836"/>
      </w:tblGrid>
      <w:tr w:rsidR="002A0E75" w14:paraId="3D296443" w14:textId="77777777" w:rsidTr="002A0E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pct"/>
          </w:tcPr>
          <w:p w14:paraId="0E578936" w14:textId="77777777" w:rsidR="002A0E75" w:rsidRPr="000565CE" w:rsidRDefault="002A0E75" w:rsidP="00E45788">
            <w:pPr>
              <w:rPr>
                <w:sz w:val="20"/>
              </w:rPr>
            </w:pPr>
            <w:r>
              <w:rPr>
                <w:sz w:val="20"/>
              </w:rPr>
              <w:t>Acción</w:t>
            </w:r>
          </w:p>
        </w:tc>
        <w:tc>
          <w:tcPr>
            <w:tcW w:w="1431" w:type="pct"/>
          </w:tcPr>
          <w:p w14:paraId="4F378620" w14:textId="7DCFF233" w:rsidR="002A0E75" w:rsidRPr="000565CE" w:rsidRDefault="002A0E75" w:rsidP="00E457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Tipo de </w:t>
            </w:r>
            <w:r w:rsidR="00BC68AD">
              <w:rPr>
                <w:sz w:val="20"/>
              </w:rPr>
              <w:t>registro</w:t>
            </w:r>
            <w:r>
              <w:rPr>
                <w:sz w:val="20"/>
              </w:rPr>
              <w:t xml:space="preserve"> - Código</w:t>
            </w:r>
          </w:p>
        </w:tc>
        <w:tc>
          <w:tcPr>
            <w:tcW w:w="858" w:type="pct"/>
          </w:tcPr>
          <w:p w14:paraId="7509869D" w14:textId="6BBA5C81" w:rsidR="002A0E75" w:rsidRDefault="002A0E75" w:rsidP="00E457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Responsable</w:t>
            </w:r>
          </w:p>
        </w:tc>
        <w:tc>
          <w:tcPr>
            <w:tcW w:w="927" w:type="pct"/>
          </w:tcPr>
          <w:p w14:paraId="20216B98" w14:textId="4761265D" w:rsidR="002A0E75" w:rsidRPr="000565CE" w:rsidRDefault="002A0E75" w:rsidP="00E457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Fecha prevista</w:t>
            </w:r>
          </w:p>
        </w:tc>
      </w:tr>
      <w:tr w:rsidR="002A0E75" w14:paraId="180985CA" w14:textId="77777777" w:rsidTr="002A0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pct"/>
          </w:tcPr>
          <w:p w14:paraId="77F82119" w14:textId="77777777" w:rsidR="002A0E75" w:rsidRPr="000565CE" w:rsidRDefault="002A0E75" w:rsidP="00E45788">
            <w:pPr>
              <w:rPr>
                <w:b w:val="0"/>
                <w:sz w:val="20"/>
              </w:rPr>
            </w:pPr>
          </w:p>
        </w:tc>
        <w:tc>
          <w:tcPr>
            <w:tcW w:w="1431" w:type="pct"/>
          </w:tcPr>
          <w:p w14:paraId="051AB638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58" w:type="pct"/>
          </w:tcPr>
          <w:p w14:paraId="473DD465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927" w:type="pct"/>
          </w:tcPr>
          <w:p w14:paraId="6CCD38D0" w14:textId="097E2428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14:paraId="082C1516" w14:textId="77777777" w:rsidTr="002A0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pct"/>
          </w:tcPr>
          <w:p w14:paraId="405E6489" w14:textId="77777777" w:rsidR="002A0E75" w:rsidRPr="00F8072E" w:rsidRDefault="002A0E75" w:rsidP="00E45788">
            <w:pPr>
              <w:rPr>
                <w:b w:val="0"/>
                <w:sz w:val="20"/>
              </w:rPr>
            </w:pPr>
          </w:p>
        </w:tc>
        <w:tc>
          <w:tcPr>
            <w:tcW w:w="1431" w:type="pct"/>
          </w:tcPr>
          <w:p w14:paraId="0043A08F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58" w:type="pct"/>
          </w:tcPr>
          <w:p w14:paraId="5AD1E973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927" w:type="pct"/>
          </w:tcPr>
          <w:p w14:paraId="3D7337AF" w14:textId="2A09F392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2A0E75" w14:paraId="3F7FC015" w14:textId="77777777" w:rsidTr="002A0E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5" w:type="pct"/>
          </w:tcPr>
          <w:p w14:paraId="1E31AD0F" w14:textId="77777777" w:rsidR="002A0E75" w:rsidRPr="00F8072E" w:rsidRDefault="002A0E75" w:rsidP="00E45788">
            <w:pPr>
              <w:rPr>
                <w:b w:val="0"/>
                <w:sz w:val="20"/>
              </w:rPr>
            </w:pPr>
          </w:p>
        </w:tc>
        <w:tc>
          <w:tcPr>
            <w:tcW w:w="1431" w:type="pct"/>
          </w:tcPr>
          <w:p w14:paraId="72C8D789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858" w:type="pct"/>
          </w:tcPr>
          <w:p w14:paraId="0E4F4B2E" w14:textId="77777777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927" w:type="pct"/>
          </w:tcPr>
          <w:p w14:paraId="1E01A0BA" w14:textId="41F5D092" w:rsidR="002A0E75" w:rsidRPr="000565CE" w:rsidRDefault="002A0E75" w:rsidP="00E45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6B0A85DC" w14:textId="4AF26F4C" w:rsidR="009B0CD9" w:rsidRDefault="009B0CD9">
      <w:pPr>
        <w:jc w:val="left"/>
      </w:pPr>
    </w:p>
    <w:sectPr w:rsidR="009B0CD9" w:rsidSect="0082519E">
      <w:headerReference w:type="default" r:id="rId15"/>
      <w:footerReference w:type="default" r:id="rId16"/>
      <w:pgSz w:w="11906" w:h="16838" w:code="9"/>
      <w:pgMar w:top="720" w:right="1133" w:bottom="851" w:left="85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91646" w14:textId="77777777" w:rsidR="00143059" w:rsidRDefault="00143059" w:rsidP="00563452">
      <w:r>
        <w:separator/>
      </w:r>
    </w:p>
  </w:endnote>
  <w:endnote w:type="continuationSeparator" w:id="0">
    <w:p w14:paraId="746CD8E2" w14:textId="77777777" w:rsidR="00143059" w:rsidRDefault="00143059" w:rsidP="0056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4944" w:type="pct"/>
      <w:tblBorders>
        <w:top w:val="single" w:sz="4" w:space="0" w:color="2973BE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80"/>
      <w:gridCol w:w="2331"/>
    </w:tblGrid>
    <w:tr w:rsidR="003D1703" w:rsidRPr="004B0AB8" w14:paraId="1C68345F" w14:textId="77777777" w:rsidTr="00A05ECA">
      <w:trPr>
        <w:trHeight w:val="289"/>
      </w:trPr>
      <w:tc>
        <w:tcPr>
          <w:tcW w:w="3812" w:type="pct"/>
        </w:tcPr>
        <w:p w14:paraId="05278968" w14:textId="280C2C4C" w:rsidR="003D1703" w:rsidRPr="00A77F91" w:rsidRDefault="003D1703" w:rsidP="00A05ECA">
          <w:pPr>
            <w:ind w:left="-220"/>
            <w:jc w:val="center"/>
            <w:rPr>
              <w:sz w:val="18"/>
              <w:szCs w:val="18"/>
            </w:rPr>
          </w:pPr>
          <w:r>
            <w:t xml:space="preserve">SSHH - </w:t>
          </w:r>
          <w:r w:rsidR="00ED3B45">
            <w:fldChar w:fldCharType="begin"/>
          </w:r>
          <w:r w:rsidR="00ED3B45">
            <w:instrText xml:space="preserve"> DOCPROPERTY  Company  \* MERGEFORMAT </w:instrText>
          </w:r>
          <w:r w:rsidR="00ED3B45">
            <w:fldChar w:fldCharType="separate"/>
          </w:r>
          <w:r w:rsidRPr="007E50D5">
            <w:t>Subdirección de Tecnologías de la Información y Comunicaciones</w:t>
          </w:r>
          <w:r w:rsidR="00ED3B45">
            <w:fldChar w:fldCharType="end"/>
          </w:r>
        </w:p>
      </w:tc>
      <w:tc>
        <w:tcPr>
          <w:tcW w:w="1188" w:type="pct"/>
        </w:tcPr>
        <w:p w14:paraId="58CF1BBE" w14:textId="468427DB" w:rsidR="003D1703" w:rsidRPr="004B0AB8" w:rsidRDefault="003D1703" w:rsidP="000F3AD3">
          <w:pPr>
            <w:pStyle w:val="Footer"/>
            <w:jc w:val="right"/>
          </w:pPr>
          <w:r w:rsidRPr="004B0AB8">
            <w:fldChar w:fldCharType="begin"/>
          </w:r>
          <w:r w:rsidRPr="004B0AB8">
            <w:instrText xml:space="preserve"> PAGE   \* MERGEFORMAT </w:instrText>
          </w:r>
          <w:r w:rsidRPr="004B0AB8">
            <w:fldChar w:fldCharType="separate"/>
          </w:r>
          <w:r>
            <w:rPr>
              <w:noProof/>
            </w:rPr>
            <w:t>1</w:t>
          </w:r>
          <w:r w:rsidRPr="004B0AB8">
            <w:fldChar w:fldCharType="end"/>
          </w:r>
        </w:p>
      </w:tc>
    </w:tr>
  </w:tbl>
  <w:p w14:paraId="64ADED03" w14:textId="77777777" w:rsidR="003D1703" w:rsidRDefault="003D1703" w:rsidP="00563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F6E9C" w14:textId="77777777" w:rsidR="00143059" w:rsidRDefault="00143059" w:rsidP="00563452">
      <w:r>
        <w:separator/>
      </w:r>
    </w:p>
  </w:footnote>
  <w:footnote w:type="continuationSeparator" w:id="0">
    <w:p w14:paraId="65CC5637" w14:textId="77777777" w:rsidR="00143059" w:rsidRDefault="00143059" w:rsidP="00563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4984" w:type="pct"/>
      <w:tblBorders>
        <w:top w:val="none" w:sz="0" w:space="0" w:color="auto"/>
        <w:left w:val="none" w:sz="0" w:space="0" w:color="auto"/>
        <w:bottom w:val="single" w:sz="4" w:space="0" w:color="2973BE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28" w:type="dxa"/>
      </w:tblCellMar>
      <w:tblLook w:val="04A0" w:firstRow="1" w:lastRow="0" w:firstColumn="1" w:lastColumn="0" w:noHBand="0" w:noVBand="1"/>
    </w:tblPr>
    <w:tblGrid>
      <w:gridCol w:w="6663"/>
      <w:gridCol w:w="3227"/>
    </w:tblGrid>
    <w:tr w:rsidR="003D1703" w:rsidRPr="00F67B6F" w14:paraId="42EEF592" w14:textId="77777777" w:rsidTr="00A05ECA">
      <w:trPr>
        <w:trHeight w:val="303"/>
      </w:trPr>
      <w:sdt>
        <w:sdtPr>
          <w:alias w:val="Title"/>
          <w:id w:val="-188570473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6663" w:type="dxa"/>
              <w:vAlign w:val="center"/>
            </w:tcPr>
            <w:p w14:paraId="3F855099" w14:textId="3D267019" w:rsidR="003D1703" w:rsidRPr="00F67B6F" w:rsidRDefault="002A0E75" w:rsidP="00563452">
              <w:pPr>
                <w:pStyle w:val="Header"/>
                <w:rPr>
                  <w:sz w:val="28"/>
                </w:rPr>
              </w:pPr>
              <w:r>
                <w:t>Informe de análisis forense</w:t>
              </w:r>
            </w:p>
          </w:tc>
        </w:sdtContent>
      </w:sdt>
      <w:tc>
        <w:tcPr>
          <w:tcW w:w="3227" w:type="dxa"/>
          <w:vAlign w:val="center"/>
        </w:tcPr>
        <w:p w14:paraId="7871DB17" w14:textId="0FE6EA14" w:rsidR="003D1703" w:rsidRPr="00F67B6F" w:rsidRDefault="003D1703" w:rsidP="000F3AD3">
          <w:pPr>
            <w:pStyle w:val="Header"/>
            <w:jc w:val="right"/>
          </w:pPr>
        </w:p>
      </w:tc>
    </w:tr>
  </w:tbl>
  <w:p w14:paraId="2F3AD29C" w14:textId="77777777" w:rsidR="003D1703" w:rsidRDefault="003D1703" w:rsidP="00563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D270B2"/>
    <w:multiLevelType w:val="hybridMultilevel"/>
    <w:tmpl w:val="23D296F8"/>
    <w:lvl w:ilvl="0" w:tplc="FFFFFFFF">
      <w:start w:val="1"/>
      <w:numFmt w:val="ideographDigital"/>
      <w:lvlText w:val=""/>
      <w:lvlJc w:val="left"/>
    </w:lvl>
    <w:lvl w:ilvl="1" w:tplc="EDAEBFAA">
      <w:start w:val="1"/>
      <w:numFmt w:val="bullet"/>
      <w:lvlText w:val="•"/>
      <w:lvlJc w:val="left"/>
    </w:lvl>
    <w:lvl w:ilvl="2" w:tplc="FFFFFFFF">
      <w:start w:val="1"/>
      <w:numFmt w:val="ideographDigital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3E2314"/>
    <w:multiLevelType w:val="hybridMultilevel"/>
    <w:tmpl w:val="D74E5DB0"/>
    <w:lvl w:ilvl="0" w:tplc="ED6831BE"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33D4B28"/>
    <w:multiLevelType w:val="multilevel"/>
    <w:tmpl w:val="E91C8760"/>
    <w:lvl w:ilvl="0">
      <w:start w:val="1"/>
      <w:numFmt w:val="bullet"/>
      <w:lvlText w:val="-"/>
      <w:lvlJc w:val="left"/>
      <w:pPr>
        <w:ind w:left="357" w:hanging="357"/>
      </w:pPr>
      <w:rPr>
        <w:rFonts w:ascii="Segoe UI Light" w:hAnsi="Segoe UI Light" w:hint="default"/>
      </w:rPr>
    </w:lvl>
    <w:lvl w:ilvl="1">
      <w:start w:val="1"/>
      <w:numFmt w:val="bullet"/>
      <w:lvlText w:val="o"/>
      <w:lvlJc w:val="left"/>
      <w:pPr>
        <w:tabs>
          <w:tab w:val="num" w:pos="737"/>
        </w:tabs>
        <w:ind w:left="737" w:hanging="38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77"/>
        </w:tabs>
        <w:ind w:left="1077" w:hanging="340"/>
      </w:pPr>
      <w:rPr>
        <w:rFonts w:ascii="Segoe UI Light" w:hAnsi="Segoe UI Light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41"/>
      </w:pPr>
      <w:rPr>
        <w:rFonts w:ascii="Segoe UI Light" w:hAnsi="Segoe UI Light" w:hint="default"/>
      </w:rPr>
    </w:lvl>
    <w:lvl w:ilvl="4">
      <w:start w:val="1"/>
      <w:numFmt w:val="bullet"/>
      <w:lvlText w:val="-"/>
      <w:lvlJc w:val="left"/>
      <w:pPr>
        <w:tabs>
          <w:tab w:val="num" w:pos="1758"/>
        </w:tabs>
        <w:ind w:left="1758" w:hanging="340"/>
      </w:pPr>
      <w:rPr>
        <w:rFonts w:ascii="Segoe UI Light" w:hAnsi="Segoe UI Light" w:hint="default"/>
      </w:rPr>
    </w:lvl>
    <w:lvl w:ilvl="5">
      <w:start w:val="1"/>
      <w:numFmt w:val="bullet"/>
      <w:lvlText w:val="-"/>
      <w:lvlJc w:val="left"/>
      <w:pPr>
        <w:tabs>
          <w:tab w:val="num" w:pos="2098"/>
        </w:tabs>
        <w:ind w:left="2098" w:hanging="340"/>
      </w:pPr>
      <w:rPr>
        <w:rFonts w:ascii="Segoe UI Light" w:hAnsi="Segoe UI Light" w:hint="default"/>
      </w:rPr>
    </w:lvl>
    <w:lvl w:ilvl="6">
      <w:start w:val="1"/>
      <w:numFmt w:val="bullet"/>
      <w:lvlText w:val="-"/>
      <w:lvlJc w:val="left"/>
      <w:pPr>
        <w:ind w:left="2499" w:hanging="357"/>
      </w:pPr>
      <w:rPr>
        <w:rFonts w:ascii="Segoe UI Light" w:hAnsi="Segoe UI Light" w:hint="default"/>
      </w:rPr>
    </w:lvl>
    <w:lvl w:ilvl="7">
      <w:start w:val="1"/>
      <w:numFmt w:val="bullet"/>
      <w:lvlText w:val="-"/>
      <w:lvlJc w:val="left"/>
      <w:pPr>
        <w:ind w:left="2856" w:hanging="357"/>
      </w:pPr>
      <w:rPr>
        <w:rFonts w:ascii="Segoe UI Light" w:hAnsi="Segoe UI Light" w:hint="default"/>
      </w:rPr>
    </w:lvl>
    <w:lvl w:ilvl="8">
      <w:start w:val="1"/>
      <w:numFmt w:val="bullet"/>
      <w:lvlText w:val="-"/>
      <w:lvlJc w:val="left"/>
      <w:pPr>
        <w:ind w:left="3213" w:hanging="357"/>
      </w:pPr>
      <w:rPr>
        <w:rFonts w:ascii="Segoe UI Light" w:hAnsi="Segoe UI Light" w:hint="default"/>
      </w:rPr>
    </w:lvl>
  </w:abstractNum>
  <w:abstractNum w:abstractNumId="3" w15:restartNumberingAfterBreak="0">
    <w:nsid w:val="18C73F17"/>
    <w:multiLevelType w:val="hybridMultilevel"/>
    <w:tmpl w:val="226CED7E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D6831B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84037"/>
    <w:multiLevelType w:val="hybridMultilevel"/>
    <w:tmpl w:val="69A07CD0"/>
    <w:lvl w:ilvl="0" w:tplc="DB5A90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48DD4" w:themeColor="text2" w:themeTint="99"/>
        <w:sz w:val="24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D47D5F"/>
    <w:multiLevelType w:val="multilevel"/>
    <w:tmpl w:val="ACDC046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288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76"/>
      </w:pPr>
      <w:rPr>
        <w:rFonts w:hint="default"/>
        <w:b w:val="0"/>
        <w:sz w:val="20"/>
        <w:szCs w:val="20"/>
      </w:rPr>
    </w:lvl>
    <w:lvl w:ilvl="3">
      <w:start w:val="1"/>
      <w:numFmt w:val="decimal"/>
      <w:suff w:val="space"/>
      <w:lvlText w:val="%1.%2.%3.%4"/>
      <w:lvlJc w:val="left"/>
      <w:pPr>
        <w:ind w:left="0" w:firstLine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1152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suff w:val="space"/>
      <w:lvlText w:val=""/>
      <w:lvlJc w:val="left"/>
      <w:pPr>
        <w:ind w:left="0"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Text w:val="%1.%2.%3.%4.%5.%6.%7.%8"/>
      <w:lvlJc w:val="left"/>
      <w:pPr>
        <w:tabs>
          <w:tab w:val="num" w:pos="1383"/>
        </w:tabs>
        <w:ind w:left="1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27"/>
        </w:tabs>
        <w:ind w:left="1527" w:hanging="1584"/>
      </w:pPr>
      <w:rPr>
        <w:rFonts w:hint="default"/>
      </w:rPr>
    </w:lvl>
  </w:abstractNum>
  <w:abstractNum w:abstractNumId="6" w15:restartNumberingAfterBreak="0">
    <w:nsid w:val="23663E9D"/>
    <w:multiLevelType w:val="hybridMultilevel"/>
    <w:tmpl w:val="AF865456"/>
    <w:lvl w:ilvl="0" w:tplc="ED6831BE"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4C3183"/>
    <w:multiLevelType w:val="multilevel"/>
    <w:tmpl w:val="0F56C4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853429"/>
    <w:multiLevelType w:val="hybridMultilevel"/>
    <w:tmpl w:val="A5ECF440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383ED6"/>
    <w:multiLevelType w:val="hybridMultilevel"/>
    <w:tmpl w:val="AF7A8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A322F"/>
    <w:multiLevelType w:val="hybridMultilevel"/>
    <w:tmpl w:val="D2E4FCC8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D2D67"/>
    <w:multiLevelType w:val="hybridMultilevel"/>
    <w:tmpl w:val="E76E1AF2"/>
    <w:lvl w:ilvl="0" w:tplc="ED6831BE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170106"/>
    <w:multiLevelType w:val="hybridMultilevel"/>
    <w:tmpl w:val="848C5AF4"/>
    <w:lvl w:ilvl="0" w:tplc="70EA28E0">
      <w:start w:val="1"/>
      <w:numFmt w:val="bullet"/>
      <w:pStyle w:val="Primernivel"/>
      <w:lvlText w:val=""/>
      <w:lvlJc w:val="left"/>
      <w:pPr>
        <w:ind w:left="720" w:hanging="360"/>
      </w:pPr>
      <w:rPr>
        <w:rFonts w:ascii="Wingdings" w:hAnsi="Wingdings" w:hint="default"/>
        <w:u w:color="D68C3F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61F9C"/>
    <w:multiLevelType w:val="multilevel"/>
    <w:tmpl w:val="E91C8760"/>
    <w:lvl w:ilvl="0">
      <w:start w:val="1"/>
      <w:numFmt w:val="bullet"/>
      <w:lvlText w:val="-"/>
      <w:lvlJc w:val="left"/>
      <w:pPr>
        <w:ind w:left="357" w:hanging="357"/>
      </w:pPr>
      <w:rPr>
        <w:rFonts w:ascii="Segoe UI Light" w:hAnsi="Segoe UI Light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22"/>
        </w:tabs>
        <w:ind w:left="522" w:hanging="380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077"/>
        </w:tabs>
        <w:ind w:left="1077" w:hanging="340"/>
      </w:pPr>
      <w:rPr>
        <w:rFonts w:ascii="Segoe UI Light" w:hAnsi="Segoe UI Light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41"/>
      </w:pPr>
      <w:rPr>
        <w:rFonts w:ascii="Segoe UI Light" w:hAnsi="Segoe UI Light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758"/>
        </w:tabs>
        <w:ind w:left="1758" w:hanging="340"/>
      </w:pPr>
      <w:rPr>
        <w:rFonts w:ascii="Segoe UI Light" w:hAnsi="Segoe UI Light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098"/>
        </w:tabs>
        <w:ind w:left="2098" w:hanging="340"/>
      </w:pPr>
      <w:rPr>
        <w:rFonts w:ascii="Segoe UI Light" w:hAnsi="Segoe UI Light" w:cs="Times New Roman" w:hint="default"/>
      </w:rPr>
    </w:lvl>
    <w:lvl w:ilvl="6">
      <w:start w:val="1"/>
      <w:numFmt w:val="bullet"/>
      <w:lvlText w:val="-"/>
      <w:lvlJc w:val="left"/>
      <w:pPr>
        <w:ind w:left="2499" w:hanging="357"/>
      </w:pPr>
      <w:rPr>
        <w:rFonts w:ascii="Segoe UI Light" w:hAnsi="Segoe UI Light" w:cs="Times New Roman" w:hint="default"/>
      </w:rPr>
    </w:lvl>
    <w:lvl w:ilvl="7">
      <w:start w:val="1"/>
      <w:numFmt w:val="bullet"/>
      <w:lvlText w:val="-"/>
      <w:lvlJc w:val="left"/>
      <w:pPr>
        <w:ind w:left="2856" w:hanging="357"/>
      </w:pPr>
      <w:rPr>
        <w:rFonts w:ascii="Segoe UI Light" w:hAnsi="Segoe UI Light" w:cs="Times New Roman" w:hint="default"/>
      </w:rPr>
    </w:lvl>
    <w:lvl w:ilvl="8">
      <w:start w:val="1"/>
      <w:numFmt w:val="bullet"/>
      <w:lvlText w:val="-"/>
      <w:lvlJc w:val="left"/>
      <w:pPr>
        <w:ind w:left="3213" w:hanging="357"/>
      </w:pPr>
      <w:rPr>
        <w:rFonts w:ascii="Segoe UI Light" w:hAnsi="Segoe UI Light" w:cs="Times New Roman" w:hint="default"/>
      </w:rPr>
    </w:lvl>
  </w:abstractNum>
  <w:abstractNum w:abstractNumId="14" w15:restartNumberingAfterBreak="0">
    <w:nsid w:val="55C51C53"/>
    <w:multiLevelType w:val="hybridMultilevel"/>
    <w:tmpl w:val="9196D5C2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D6831B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B7FA0"/>
    <w:multiLevelType w:val="singleLevel"/>
    <w:tmpl w:val="18806A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548DD4" w:themeColor="text2" w:themeTint="99"/>
        <w:sz w:val="24"/>
      </w:rPr>
    </w:lvl>
  </w:abstractNum>
  <w:abstractNum w:abstractNumId="16" w15:restartNumberingAfterBreak="0">
    <w:nsid w:val="687773B8"/>
    <w:multiLevelType w:val="hybridMultilevel"/>
    <w:tmpl w:val="395A7F54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05D86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887442"/>
    <w:multiLevelType w:val="hybridMultilevel"/>
    <w:tmpl w:val="E7C05E92"/>
    <w:lvl w:ilvl="0" w:tplc="6E68E6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48DD4" w:themeColor="text2" w:themeTint="99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4E7406"/>
    <w:multiLevelType w:val="hybridMultilevel"/>
    <w:tmpl w:val="239EC022"/>
    <w:lvl w:ilvl="0" w:tplc="04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33CEF6D0">
      <w:start w:val="4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3968C1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F0EA0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4B284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589F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42A20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B6E18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7764B0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5"/>
  </w:num>
  <w:num w:numId="7">
    <w:abstractNumId w:val="8"/>
  </w:num>
  <w:num w:numId="8">
    <w:abstractNumId w:val="16"/>
  </w:num>
  <w:num w:numId="9">
    <w:abstractNumId w:val="12"/>
  </w:num>
  <w:num w:numId="10">
    <w:abstractNumId w:val="10"/>
  </w:num>
  <w:num w:numId="11">
    <w:abstractNumId w:val="6"/>
  </w:num>
  <w:num w:numId="12">
    <w:abstractNumId w:val="11"/>
  </w:num>
  <w:num w:numId="13">
    <w:abstractNumId w:val="5"/>
  </w:num>
  <w:num w:numId="14">
    <w:abstractNumId w:val="1"/>
  </w:num>
  <w:num w:numId="15">
    <w:abstractNumId w:val="19"/>
  </w:num>
  <w:num w:numId="16">
    <w:abstractNumId w:val="14"/>
  </w:num>
  <w:num w:numId="17">
    <w:abstractNumId w:val="3"/>
  </w:num>
  <w:num w:numId="18">
    <w:abstractNumId w:val="2"/>
  </w:num>
  <w:num w:numId="19">
    <w:abstractNumId w:val="7"/>
  </w:num>
  <w:num w:numId="20">
    <w:abstractNumId w:val="7"/>
  </w:num>
  <w:num w:numId="21">
    <w:abstractNumId w:val="9"/>
  </w:num>
  <w:num w:numId="22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39"/>
    <w:rsid w:val="000017D2"/>
    <w:rsid w:val="00005A1E"/>
    <w:rsid w:val="00011C36"/>
    <w:rsid w:val="00015596"/>
    <w:rsid w:val="0002015D"/>
    <w:rsid w:val="000214EA"/>
    <w:rsid w:val="000256B9"/>
    <w:rsid w:val="00030EFC"/>
    <w:rsid w:val="0003124F"/>
    <w:rsid w:val="0003201C"/>
    <w:rsid w:val="0003628C"/>
    <w:rsid w:val="000403F2"/>
    <w:rsid w:val="00041F95"/>
    <w:rsid w:val="00042241"/>
    <w:rsid w:val="000450A0"/>
    <w:rsid w:val="00051D8A"/>
    <w:rsid w:val="00051F90"/>
    <w:rsid w:val="0005350A"/>
    <w:rsid w:val="00055A99"/>
    <w:rsid w:val="00055EF6"/>
    <w:rsid w:val="00060717"/>
    <w:rsid w:val="0007485A"/>
    <w:rsid w:val="000851D3"/>
    <w:rsid w:val="00087A77"/>
    <w:rsid w:val="0009169D"/>
    <w:rsid w:val="000925AD"/>
    <w:rsid w:val="000927F2"/>
    <w:rsid w:val="00092CD6"/>
    <w:rsid w:val="00095A39"/>
    <w:rsid w:val="00096882"/>
    <w:rsid w:val="000A26EF"/>
    <w:rsid w:val="000A4287"/>
    <w:rsid w:val="000A5615"/>
    <w:rsid w:val="000B37C3"/>
    <w:rsid w:val="000C7CD4"/>
    <w:rsid w:val="000D014D"/>
    <w:rsid w:val="000D1778"/>
    <w:rsid w:val="000D2EA2"/>
    <w:rsid w:val="000E1115"/>
    <w:rsid w:val="000F0D64"/>
    <w:rsid w:val="000F1E4F"/>
    <w:rsid w:val="000F3260"/>
    <w:rsid w:val="000F3AD3"/>
    <w:rsid w:val="000F4B07"/>
    <w:rsid w:val="000F5B0C"/>
    <w:rsid w:val="000F7885"/>
    <w:rsid w:val="00102D84"/>
    <w:rsid w:val="00103418"/>
    <w:rsid w:val="00103901"/>
    <w:rsid w:val="00105908"/>
    <w:rsid w:val="00106046"/>
    <w:rsid w:val="001174EC"/>
    <w:rsid w:val="00122B91"/>
    <w:rsid w:val="0012466F"/>
    <w:rsid w:val="00124EC0"/>
    <w:rsid w:val="00132ABC"/>
    <w:rsid w:val="001330ED"/>
    <w:rsid w:val="00143059"/>
    <w:rsid w:val="001430F8"/>
    <w:rsid w:val="00145DBD"/>
    <w:rsid w:val="001545B5"/>
    <w:rsid w:val="00155280"/>
    <w:rsid w:val="00163DFE"/>
    <w:rsid w:val="00176E7A"/>
    <w:rsid w:val="0018175B"/>
    <w:rsid w:val="001840D7"/>
    <w:rsid w:val="00190300"/>
    <w:rsid w:val="001B673B"/>
    <w:rsid w:val="001C0137"/>
    <w:rsid w:val="001C45F8"/>
    <w:rsid w:val="001C505C"/>
    <w:rsid w:val="001C5654"/>
    <w:rsid w:val="001C75F5"/>
    <w:rsid w:val="001D789C"/>
    <w:rsid w:val="001E116C"/>
    <w:rsid w:val="001E1BEF"/>
    <w:rsid w:val="001F03AD"/>
    <w:rsid w:val="001F4BF0"/>
    <w:rsid w:val="001F73EF"/>
    <w:rsid w:val="00202712"/>
    <w:rsid w:val="002031FD"/>
    <w:rsid w:val="00203F0D"/>
    <w:rsid w:val="00206C53"/>
    <w:rsid w:val="00206FE7"/>
    <w:rsid w:val="00207FF6"/>
    <w:rsid w:val="00214574"/>
    <w:rsid w:val="00221075"/>
    <w:rsid w:val="00222F9D"/>
    <w:rsid w:val="00223C66"/>
    <w:rsid w:val="002258C9"/>
    <w:rsid w:val="002278F8"/>
    <w:rsid w:val="00235CDF"/>
    <w:rsid w:val="002403B9"/>
    <w:rsid w:val="00243CE1"/>
    <w:rsid w:val="00245983"/>
    <w:rsid w:val="00251D7C"/>
    <w:rsid w:val="00251F7A"/>
    <w:rsid w:val="00252B96"/>
    <w:rsid w:val="00255F99"/>
    <w:rsid w:val="00257533"/>
    <w:rsid w:val="00263E05"/>
    <w:rsid w:val="002827CB"/>
    <w:rsid w:val="0028615A"/>
    <w:rsid w:val="00287E95"/>
    <w:rsid w:val="0029296E"/>
    <w:rsid w:val="00292AE4"/>
    <w:rsid w:val="002A0A64"/>
    <w:rsid w:val="002A0E75"/>
    <w:rsid w:val="002A385C"/>
    <w:rsid w:val="002A4BE0"/>
    <w:rsid w:val="002B2483"/>
    <w:rsid w:val="002B248D"/>
    <w:rsid w:val="002B25AF"/>
    <w:rsid w:val="002B3417"/>
    <w:rsid w:val="002B5B0A"/>
    <w:rsid w:val="002C546A"/>
    <w:rsid w:val="002C551D"/>
    <w:rsid w:val="002C6382"/>
    <w:rsid w:val="002C6765"/>
    <w:rsid w:val="002C760D"/>
    <w:rsid w:val="002D016D"/>
    <w:rsid w:val="002D10CF"/>
    <w:rsid w:val="002D4FB1"/>
    <w:rsid w:val="002D58EB"/>
    <w:rsid w:val="002D5F7D"/>
    <w:rsid w:val="002E0A10"/>
    <w:rsid w:val="002E7179"/>
    <w:rsid w:val="002F558B"/>
    <w:rsid w:val="00300E69"/>
    <w:rsid w:val="003021F0"/>
    <w:rsid w:val="00312380"/>
    <w:rsid w:val="00317D4A"/>
    <w:rsid w:val="00322088"/>
    <w:rsid w:val="00323FE8"/>
    <w:rsid w:val="00333B8F"/>
    <w:rsid w:val="003365D4"/>
    <w:rsid w:val="003432A4"/>
    <w:rsid w:val="00343351"/>
    <w:rsid w:val="0035083B"/>
    <w:rsid w:val="003529C7"/>
    <w:rsid w:val="003561F1"/>
    <w:rsid w:val="00360A32"/>
    <w:rsid w:val="00365A69"/>
    <w:rsid w:val="0037004C"/>
    <w:rsid w:val="00377241"/>
    <w:rsid w:val="00381897"/>
    <w:rsid w:val="00381CA5"/>
    <w:rsid w:val="00384ED7"/>
    <w:rsid w:val="00391666"/>
    <w:rsid w:val="003958A9"/>
    <w:rsid w:val="0039641B"/>
    <w:rsid w:val="00397040"/>
    <w:rsid w:val="003A149E"/>
    <w:rsid w:val="003A602A"/>
    <w:rsid w:val="003C4427"/>
    <w:rsid w:val="003D1703"/>
    <w:rsid w:val="003D24F6"/>
    <w:rsid w:val="003D56F4"/>
    <w:rsid w:val="003D5D7F"/>
    <w:rsid w:val="003E0148"/>
    <w:rsid w:val="003E1799"/>
    <w:rsid w:val="003E3BE3"/>
    <w:rsid w:val="003E44CD"/>
    <w:rsid w:val="003E5191"/>
    <w:rsid w:val="003E6428"/>
    <w:rsid w:val="003E6A7D"/>
    <w:rsid w:val="003F0077"/>
    <w:rsid w:val="003F28FA"/>
    <w:rsid w:val="003F2FE3"/>
    <w:rsid w:val="003F7D52"/>
    <w:rsid w:val="004130B7"/>
    <w:rsid w:val="00414094"/>
    <w:rsid w:val="00421840"/>
    <w:rsid w:val="00426871"/>
    <w:rsid w:val="00427742"/>
    <w:rsid w:val="00431937"/>
    <w:rsid w:val="00431C6A"/>
    <w:rsid w:val="004324A7"/>
    <w:rsid w:val="00432508"/>
    <w:rsid w:val="00432CF0"/>
    <w:rsid w:val="004331F2"/>
    <w:rsid w:val="00437B88"/>
    <w:rsid w:val="004421A1"/>
    <w:rsid w:val="004421A3"/>
    <w:rsid w:val="004456E2"/>
    <w:rsid w:val="00456F22"/>
    <w:rsid w:val="00461406"/>
    <w:rsid w:val="00463B90"/>
    <w:rsid w:val="00464745"/>
    <w:rsid w:val="004708D5"/>
    <w:rsid w:val="00470AF8"/>
    <w:rsid w:val="0047160B"/>
    <w:rsid w:val="00475AD4"/>
    <w:rsid w:val="0047666C"/>
    <w:rsid w:val="00476E0D"/>
    <w:rsid w:val="00477385"/>
    <w:rsid w:val="00483F94"/>
    <w:rsid w:val="00484069"/>
    <w:rsid w:val="00495CB8"/>
    <w:rsid w:val="00496195"/>
    <w:rsid w:val="004969AC"/>
    <w:rsid w:val="004A1694"/>
    <w:rsid w:val="004B0AB8"/>
    <w:rsid w:val="004B13B1"/>
    <w:rsid w:val="004B1EB2"/>
    <w:rsid w:val="004B3BBF"/>
    <w:rsid w:val="004B3DB2"/>
    <w:rsid w:val="004B6041"/>
    <w:rsid w:val="004B6045"/>
    <w:rsid w:val="004C10EE"/>
    <w:rsid w:val="004C2B85"/>
    <w:rsid w:val="004C3A83"/>
    <w:rsid w:val="004C57DD"/>
    <w:rsid w:val="004D1677"/>
    <w:rsid w:val="004D5261"/>
    <w:rsid w:val="004D7D53"/>
    <w:rsid w:val="004F1D6C"/>
    <w:rsid w:val="00510AAA"/>
    <w:rsid w:val="00512CC2"/>
    <w:rsid w:val="0051404C"/>
    <w:rsid w:val="00514B1F"/>
    <w:rsid w:val="00520D0D"/>
    <w:rsid w:val="005275A5"/>
    <w:rsid w:val="00530D7F"/>
    <w:rsid w:val="005334B6"/>
    <w:rsid w:val="00541325"/>
    <w:rsid w:val="00544F74"/>
    <w:rsid w:val="005511D3"/>
    <w:rsid w:val="005528CE"/>
    <w:rsid w:val="00561E52"/>
    <w:rsid w:val="00563452"/>
    <w:rsid w:val="00564648"/>
    <w:rsid w:val="00566965"/>
    <w:rsid w:val="00566967"/>
    <w:rsid w:val="0056769E"/>
    <w:rsid w:val="0057317F"/>
    <w:rsid w:val="00581955"/>
    <w:rsid w:val="00586F57"/>
    <w:rsid w:val="005951BD"/>
    <w:rsid w:val="00597537"/>
    <w:rsid w:val="00597C86"/>
    <w:rsid w:val="005A3664"/>
    <w:rsid w:val="005B01FC"/>
    <w:rsid w:val="005B3C98"/>
    <w:rsid w:val="005B60AA"/>
    <w:rsid w:val="005C07A2"/>
    <w:rsid w:val="005C237C"/>
    <w:rsid w:val="005C24E4"/>
    <w:rsid w:val="005C2FBE"/>
    <w:rsid w:val="005C40F4"/>
    <w:rsid w:val="005C43AA"/>
    <w:rsid w:val="005C5140"/>
    <w:rsid w:val="005C66A0"/>
    <w:rsid w:val="005D0077"/>
    <w:rsid w:val="005D2A76"/>
    <w:rsid w:val="005D5639"/>
    <w:rsid w:val="005D5A77"/>
    <w:rsid w:val="005E1BDC"/>
    <w:rsid w:val="005E35ED"/>
    <w:rsid w:val="005F153D"/>
    <w:rsid w:val="005F2696"/>
    <w:rsid w:val="005F5CD8"/>
    <w:rsid w:val="00602008"/>
    <w:rsid w:val="0060512A"/>
    <w:rsid w:val="00610A27"/>
    <w:rsid w:val="006114A0"/>
    <w:rsid w:val="00611E54"/>
    <w:rsid w:val="006171A6"/>
    <w:rsid w:val="0062403A"/>
    <w:rsid w:val="0062482D"/>
    <w:rsid w:val="00633671"/>
    <w:rsid w:val="006424F2"/>
    <w:rsid w:val="006425DB"/>
    <w:rsid w:val="00643811"/>
    <w:rsid w:val="00643B82"/>
    <w:rsid w:val="006463A6"/>
    <w:rsid w:val="0064654C"/>
    <w:rsid w:val="006475C4"/>
    <w:rsid w:val="00654172"/>
    <w:rsid w:val="00656DD9"/>
    <w:rsid w:val="00661CFD"/>
    <w:rsid w:val="0066375C"/>
    <w:rsid w:val="00663BF9"/>
    <w:rsid w:val="006661E4"/>
    <w:rsid w:val="00666EBD"/>
    <w:rsid w:val="00674B6C"/>
    <w:rsid w:val="00674F6A"/>
    <w:rsid w:val="006772AE"/>
    <w:rsid w:val="0068120B"/>
    <w:rsid w:val="00682628"/>
    <w:rsid w:val="00682674"/>
    <w:rsid w:val="00683D7B"/>
    <w:rsid w:val="00685E8B"/>
    <w:rsid w:val="00690457"/>
    <w:rsid w:val="00690DAF"/>
    <w:rsid w:val="00693A57"/>
    <w:rsid w:val="0069415F"/>
    <w:rsid w:val="00694277"/>
    <w:rsid w:val="006A19C2"/>
    <w:rsid w:val="006A1F93"/>
    <w:rsid w:val="006A7AD7"/>
    <w:rsid w:val="006B579E"/>
    <w:rsid w:val="006B66CF"/>
    <w:rsid w:val="006C5381"/>
    <w:rsid w:val="006D0E03"/>
    <w:rsid w:val="006D164B"/>
    <w:rsid w:val="006D1DF9"/>
    <w:rsid w:val="006D2334"/>
    <w:rsid w:val="006D32A3"/>
    <w:rsid w:val="006D4940"/>
    <w:rsid w:val="006D551E"/>
    <w:rsid w:val="006E5610"/>
    <w:rsid w:val="006F34D5"/>
    <w:rsid w:val="006F6A8F"/>
    <w:rsid w:val="006F779E"/>
    <w:rsid w:val="00703A6F"/>
    <w:rsid w:val="007059C7"/>
    <w:rsid w:val="0071312F"/>
    <w:rsid w:val="007168CC"/>
    <w:rsid w:val="00720EC0"/>
    <w:rsid w:val="00721ABE"/>
    <w:rsid w:val="00726449"/>
    <w:rsid w:val="007332E7"/>
    <w:rsid w:val="0073332B"/>
    <w:rsid w:val="00744345"/>
    <w:rsid w:val="00745298"/>
    <w:rsid w:val="00747C37"/>
    <w:rsid w:val="00753A36"/>
    <w:rsid w:val="0076350F"/>
    <w:rsid w:val="00763C5C"/>
    <w:rsid w:val="00764E52"/>
    <w:rsid w:val="00772DB5"/>
    <w:rsid w:val="007754B9"/>
    <w:rsid w:val="0078009E"/>
    <w:rsid w:val="00783421"/>
    <w:rsid w:val="007861CE"/>
    <w:rsid w:val="007920A9"/>
    <w:rsid w:val="007950FF"/>
    <w:rsid w:val="00795ED6"/>
    <w:rsid w:val="00795EEC"/>
    <w:rsid w:val="00796E4C"/>
    <w:rsid w:val="007978DD"/>
    <w:rsid w:val="007A03AE"/>
    <w:rsid w:val="007A2972"/>
    <w:rsid w:val="007A3C0A"/>
    <w:rsid w:val="007A7197"/>
    <w:rsid w:val="007B5560"/>
    <w:rsid w:val="007C0A53"/>
    <w:rsid w:val="007C14CC"/>
    <w:rsid w:val="007C4A5D"/>
    <w:rsid w:val="007C4ADE"/>
    <w:rsid w:val="007C6B2B"/>
    <w:rsid w:val="007D00F6"/>
    <w:rsid w:val="007D01F2"/>
    <w:rsid w:val="007D12C5"/>
    <w:rsid w:val="007D14FA"/>
    <w:rsid w:val="007E45C6"/>
    <w:rsid w:val="00803EBF"/>
    <w:rsid w:val="008128DE"/>
    <w:rsid w:val="008135C1"/>
    <w:rsid w:val="00816E08"/>
    <w:rsid w:val="008179DD"/>
    <w:rsid w:val="0082519E"/>
    <w:rsid w:val="008348B2"/>
    <w:rsid w:val="00834B27"/>
    <w:rsid w:val="00834D1F"/>
    <w:rsid w:val="00835164"/>
    <w:rsid w:val="00835469"/>
    <w:rsid w:val="008361F5"/>
    <w:rsid w:val="0084590A"/>
    <w:rsid w:val="00845F29"/>
    <w:rsid w:val="008564ED"/>
    <w:rsid w:val="00856BDB"/>
    <w:rsid w:val="00856EE2"/>
    <w:rsid w:val="00857C81"/>
    <w:rsid w:val="00863EA1"/>
    <w:rsid w:val="00866DC0"/>
    <w:rsid w:val="00874ABD"/>
    <w:rsid w:val="008759A7"/>
    <w:rsid w:val="00877F49"/>
    <w:rsid w:val="00880426"/>
    <w:rsid w:val="00885BDA"/>
    <w:rsid w:val="0089163A"/>
    <w:rsid w:val="008960EB"/>
    <w:rsid w:val="008A7ABF"/>
    <w:rsid w:val="008B1E9D"/>
    <w:rsid w:val="008C4EF2"/>
    <w:rsid w:val="008D23A2"/>
    <w:rsid w:val="008D25BB"/>
    <w:rsid w:val="008D3FBB"/>
    <w:rsid w:val="008D671D"/>
    <w:rsid w:val="008E231C"/>
    <w:rsid w:val="008E3415"/>
    <w:rsid w:val="008E3A05"/>
    <w:rsid w:val="00902E08"/>
    <w:rsid w:val="0090454D"/>
    <w:rsid w:val="00904550"/>
    <w:rsid w:val="009051DC"/>
    <w:rsid w:val="00906F9C"/>
    <w:rsid w:val="0090776F"/>
    <w:rsid w:val="00914026"/>
    <w:rsid w:val="00914939"/>
    <w:rsid w:val="009208A0"/>
    <w:rsid w:val="00922BBE"/>
    <w:rsid w:val="00922C22"/>
    <w:rsid w:val="009240F3"/>
    <w:rsid w:val="00925B70"/>
    <w:rsid w:val="00935039"/>
    <w:rsid w:val="009360DE"/>
    <w:rsid w:val="00944020"/>
    <w:rsid w:val="009530C2"/>
    <w:rsid w:val="009530C7"/>
    <w:rsid w:val="0095737C"/>
    <w:rsid w:val="00963D00"/>
    <w:rsid w:val="00965417"/>
    <w:rsid w:val="0096625A"/>
    <w:rsid w:val="00972251"/>
    <w:rsid w:val="009727FC"/>
    <w:rsid w:val="00975870"/>
    <w:rsid w:val="0098397D"/>
    <w:rsid w:val="00983A60"/>
    <w:rsid w:val="00987821"/>
    <w:rsid w:val="009904CD"/>
    <w:rsid w:val="0099151B"/>
    <w:rsid w:val="00991DAA"/>
    <w:rsid w:val="009930EB"/>
    <w:rsid w:val="00993389"/>
    <w:rsid w:val="009944B4"/>
    <w:rsid w:val="0099704C"/>
    <w:rsid w:val="009A076D"/>
    <w:rsid w:val="009A3FE3"/>
    <w:rsid w:val="009A4B50"/>
    <w:rsid w:val="009A53E4"/>
    <w:rsid w:val="009A601D"/>
    <w:rsid w:val="009B0CD9"/>
    <w:rsid w:val="009B3CC2"/>
    <w:rsid w:val="009C01D4"/>
    <w:rsid w:val="009C1D70"/>
    <w:rsid w:val="009C35DC"/>
    <w:rsid w:val="009C43DC"/>
    <w:rsid w:val="009C5759"/>
    <w:rsid w:val="009C6807"/>
    <w:rsid w:val="009D5246"/>
    <w:rsid w:val="009D5CAB"/>
    <w:rsid w:val="009E1451"/>
    <w:rsid w:val="009E5DC6"/>
    <w:rsid w:val="009E6823"/>
    <w:rsid w:val="009F0B82"/>
    <w:rsid w:val="009F2654"/>
    <w:rsid w:val="009F43E1"/>
    <w:rsid w:val="009F4414"/>
    <w:rsid w:val="009F5126"/>
    <w:rsid w:val="009F5915"/>
    <w:rsid w:val="00A00053"/>
    <w:rsid w:val="00A021AD"/>
    <w:rsid w:val="00A05ECA"/>
    <w:rsid w:val="00A10269"/>
    <w:rsid w:val="00A11D99"/>
    <w:rsid w:val="00A15852"/>
    <w:rsid w:val="00A24318"/>
    <w:rsid w:val="00A24DB3"/>
    <w:rsid w:val="00A27FF5"/>
    <w:rsid w:val="00A30EF5"/>
    <w:rsid w:val="00A32479"/>
    <w:rsid w:val="00A329C2"/>
    <w:rsid w:val="00A40672"/>
    <w:rsid w:val="00A41883"/>
    <w:rsid w:val="00A41DF5"/>
    <w:rsid w:val="00A43EF9"/>
    <w:rsid w:val="00A4571D"/>
    <w:rsid w:val="00A50170"/>
    <w:rsid w:val="00A51B71"/>
    <w:rsid w:val="00A61042"/>
    <w:rsid w:val="00A613FF"/>
    <w:rsid w:val="00A61F47"/>
    <w:rsid w:val="00A66710"/>
    <w:rsid w:val="00A66DDD"/>
    <w:rsid w:val="00A7132E"/>
    <w:rsid w:val="00A71807"/>
    <w:rsid w:val="00A72673"/>
    <w:rsid w:val="00A77651"/>
    <w:rsid w:val="00A77F91"/>
    <w:rsid w:val="00A829D4"/>
    <w:rsid w:val="00A82EF1"/>
    <w:rsid w:val="00A8563E"/>
    <w:rsid w:val="00A879BB"/>
    <w:rsid w:val="00A87E85"/>
    <w:rsid w:val="00A91362"/>
    <w:rsid w:val="00A93CAE"/>
    <w:rsid w:val="00A93D66"/>
    <w:rsid w:val="00AA03BD"/>
    <w:rsid w:val="00AA4B8A"/>
    <w:rsid w:val="00AB086B"/>
    <w:rsid w:val="00AB4396"/>
    <w:rsid w:val="00AC69D0"/>
    <w:rsid w:val="00AD0D76"/>
    <w:rsid w:val="00AD75E7"/>
    <w:rsid w:val="00AE22E9"/>
    <w:rsid w:val="00AE290B"/>
    <w:rsid w:val="00AE40BA"/>
    <w:rsid w:val="00B048D1"/>
    <w:rsid w:val="00B12242"/>
    <w:rsid w:val="00B1248D"/>
    <w:rsid w:val="00B32DB0"/>
    <w:rsid w:val="00B32E5B"/>
    <w:rsid w:val="00B402FF"/>
    <w:rsid w:val="00B42DD2"/>
    <w:rsid w:val="00B439BC"/>
    <w:rsid w:val="00B445BD"/>
    <w:rsid w:val="00B44FF4"/>
    <w:rsid w:val="00B46C5F"/>
    <w:rsid w:val="00B507D3"/>
    <w:rsid w:val="00B56B31"/>
    <w:rsid w:val="00B60CC1"/>
    <w:rsid w:val="00B61D38"/>
    <w:rsid w:val="00B6360C"/>
    <w:rsid w:val="00B8523D"/>
    <w:rsid w:val="00B8681E"/>
    <w:rsid w:val="00B94529"/>
    <w:rsid w:val="00BA0F69"/>
    <w:rsid w:val="00BB1084"/>
    <w:rsid w:val="00BB270E"/>
    <w:rsid w:val="00BB4765"/>
    <w:rsid w:val="00BB5518"/>
    <w:rsid w:val="00BB6914"/>
    <w:rsid w:val="00BC39F6"/>
    <w:rsid w:val="00BC3C7A"/>
    <w:rsid w:val="00BC5C69"/>
    <w:rsid w:val="00BC5DCC"/>
    <w:rsid w:val="00BC60E3"/>
    <w:rsid w:val="00BC62CD"/>
    <w:rsid w:val="00BC68AD"/>
    <w:rsid w:val="00BD2A74"/>
    <w:rsid w:val="00BD5E13"/>
    <w:rsid w:val="00BD61B3"/>
    <w:rsid w:val="00BD706D"/>
    <w:rsid w:val="00BE062B"/>
    <w:rsid w:val="00BE5A1D"/>
    <w:rsid w:val="00BE61C5"/>
    <w:rsid w:val="00BF2912"/>
    <w:rsid w:val="00BF5C7D"/>
    <w:rsid w:val="00C04AD1"/>
    <w:rsid w:val="00C05072"/>
    <w:rsid w:val="00C22759"/>
    <w:rsid w:val="00C3150A"/>
    <w:rsid w:val="00C36712"/>
    <w:rsid w:val="00C4037A"/>
    <w:rsid w:val="00C41C99"/>
    <w:rsid w:val="00C43FA8"/>
    <w:rsid w:val="00C554B2"/>
    <w:rsid w:val="00C559E9"/>
    <w:rsid w:val="00C568C4"/>
    <w:rsid w:val="00C630F9"/>
    <w:rsid w:val="00C65B35"/>
    <w:rsid w:val="00C80325"/>
    <w:rsid w:val="00C80D01"/>
    <w:rsid w:val="00C82327"/>
    <w:rsid w:val="00C8261C"/>
    <w:rsid w:val="00C8312C"/>
    <w:rsid w:val="00C87627"/>
    <w:rsid w:val="00C92DEA"/>
    <w:rsid w:val="00C94C3E"/>
    <w:rsid w:val="00C96DDE"/>
    <w:rsid w:val="00CB35AE"/>
    <w:rsid w:val="00CC0D52"/>
    <w:rsid w:val="00CC5635"/>
    <w:rsid w:val="00CC7FBE"/>
    <w:rsid w:val="00CD0478"/>
    <w:rsid w:val="00CD1B58"/>
    <w:rsid w:val="00CD2191"/>
    <w:rsid w:val="00CD71FC"/>
    <w:rsid w:val="00CE1ACB"/>
    <w:rsid w:val="00CF4E06"/>
    <w:rsid w:val="00CF4F89"/>
    <w:rsid w:val="00D02B60"/>
    <w:rsid w:val="00D05FFB"/>
    <w:rsid w:val="00D13A99"/>
    <w:rsid w:val="00D17118"/>
    <w:rsid w:val="00D26D70"/>
    <w:rsid w:val="00D315DE"/>
    <w:rsid w:val="00D338A9"/>
    <w:rsid w:val="00D35BA2"/>
    <w:rsid w:val="00D418E6"/>
    <w:rsid w:val="00D471A8"/>
    <w:rsid w:val="00D51586"/>
    <w:rsid w:val="00D53161"/>
    <w:rsid w:val="00D53D2D"/>
    <w:rsid w:val="00D56DF9"/>
    <w:rsid w:val="00D56E24"/>
    <w:rsid w:val="00D61B33"/>
    <w:rsid w:val="00D657BD"/>
    <w:rsid w:val="00D70BC0"/>
    <w:rsid w:val="00D7197E"/>
    <w:rsid w:val="00D74339"/>
    <w:rsid w:val="00D76A4B"/>
    <w:rsid w:val="00D77BF4"/>
    <w:rsid w:val="00D90BAB"/>
    <w:rsid w:val="00D90FAA"/>
    <w:rsid w:val="00D910EC"/>
    <w:rsid w:val="00D92EA5"/>
    <w:rsid w:val="00DA18CC"/>
    <w:rsid w:val="00DA4A74"/>
    <w:rsid w:val="00DA650F"/>
    <w:rsid w:val="00DA7E6D"/>
    <w:rsid w:val="00DB2CF9"/>
    <w:rsid w:val="00DB6CCD"/>
    <w:rsid w:val="00DB7606"/>
    <w:rsid w:val="00DC0CEC"/>
    <w:rsid w:val="00DC673E"/>
    <w:rsid w:val="00DC67A9"/>
    <w:rsid w:val="00DC71A5"/>
    <w:rsid w:val="00DD0585"/>
    <w:rsid w:val="00DD2101"/>
    <w:rsid w:val="00DD5BD6"/>
    <w:rsid w:val="00DD7EA4"/>
    <w:rsid w:val="00DE706F"/>
    <w:rsid w:val="00DE7B7E"/>
    <w:rsid w:val="00DF26B2"/>
    <w:rsid w:val="00DF27D3"/>
    <w:rsid w:val="00E055F2"/>
    <w:rsid w:val="00E155E7"/>
    <w:rsid w:val="00E15BD3"/>
    <w:rsid w:val="00E21E8D"/>
    <w:rsid w:val="00E23E55"/>
    <w:rsid w:val="00E262E8"/>
    <w:rsid w:val="00E3564C"/>
    <w:rsid w:val="00E37CF1"/>
    <w:rsid w:val="00E40F7D"/>
    <w:rsid w:val="00E51910"/>
    <w:rsid w:val="00E63710"/>
    <w:rsid w:val="00E850AB"/>
    <w:rsid w:val="00EA01FA"/>
    <w:rsid w:val="00EA2A50"/>
    <w:rsid w:val="00EA63CF"/>
    <w:rsid w:val="00EA7B86"/>
    <w:rsid w:val="00EB6C50"/>
    <w:rsid w:val="00EC2312"/>
    <w:rsid w:val="00EC39F6"/>
    <w:rsid w:val="00EC6980"/>
    <w:rsid w:val="00ED3B45"/>
    <w:rsid w:val="00ED49C0"/>
    <w:rsid w:val="00EE10A7"/>
    <w:rsid w:val="00EE2C1D"/>
    <w:rsid w:val="00EE42AF"/>
    <w:rsid w:val="00EE4383"/>
    <w:rsid w:val="00EE57C6"/>
    <w:rsid w:val="00EE7E73"/>
    <w:rsid w:val="00EF59A2"/>
    <w:rsid w:val="00EF6895"/>
    <w:rsid w:val="00F10C5F"/>
    <w:rsid w:val="00F118A2"/>
    <w:rsid w:val="00F122E2"/>
    <w:rsid w:val="00F12311"/>
    <w:rsid w:val="00F130DF"/>
    <w:rsid w:val="00F1330D"/>
    <w:rsid w:val="00F14A18"/>
    <w:rsid w:val="00F15717"/>
    <w:rsid w:val="00F16EE3"/>
    <w:rsid w:val="00F17194"/>
    <w:rsid w:val="00F17E2D"/>
    <w:rsid w:val="00F21292"/>
    <w:rsid w:val="00F231EC"/>
    <w:rsid w:val="00F2532B"/>
    <w:rsid w:val="00F27A6E"/>
    <w:rsid w:val="00F3344B"/>
    <w:rsid w:val="00F359F8"/>
    <w:rsid w:val="00F407D4"/>
    <w:rsid w:val="00F40809"/>
    <w:rsid w:val="00F40A53"/>
    <w:rsid w:val="00F43C02"/>
    <w:rsid w:val="00F44E7E"/>
    <w:rsid w:val="00F45D0B"/>
    <w:rsid w:val="00F518BE"/>
    <w:rsid w:val="00F56561"/>
    <w:rsid w:val="00F62594"/>
    <w:rsid w:val="00F669EE"/>
    <w:rsid w:val="00F67B6F"/>
    <w:rsid w:val="00F72805"/>
    <w:rsid w:val="00F76362"/>
    <w:rsid w:val="00F766C4"/>
    <w:rsid w:val="00F806C6"/>
    <w:rsid w:val="00F87F98"/>
    <w:rsid w:val="00F90EC4"/>
    <w:rsid w:val="00F91375"/>
    <w:rsid w:val="00F91AC9"/>
    <w:rsid w:val="00F9297D"/>
    <w:rsid w:val="00F92C9C"/>
    <w:rsid w:val="00F9455A"/>
    <w:rsid w:val="00F95EB9"/>
    <w:rsid w:val="00F96799"/>
    <w:rsid w:val="00FA159D"/>
    <w:rsid w:val="00FA4180"/>
    <w:rsid w:val="00FA6886"/>
    <w:rsid w:val="00FA6A40"/>
    <w:rsid w:val="00FB319C"/>
    <w:rsid w:val="00FB44AF"/>
    <w:rsid w:val="00FB5CCE"/>
    <w:rsid w:val="00FC039F"/>
    <w:rsid w:val="00FC11CC"/>
    <w:rsid w:val="00FC437F"/>
    <w:rsid w:val="00FC4DED"/>
    <w:rsid w:val="00FC5B4A"/>
    <w:rsid w:val="00FC6AFD"/>
    <w:rsid w:val="00FD34F2"/>
    <w:rsid w:val="00FD6CD9"/>
    <w:rsid w:val="00FD7DD8"/>
    <w:rsid w:val="00FF3060"/>
    <w:rsid w:val="00FF613A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E00F7D"/>
  <w15:docId w15:val="{99468491-37F8-4138-AB7F-70BA58F0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A4B8A"/>
    <w:pPr>
      <w:jc w:val="both"/>
    </w:pPr>
    <w:rPr>
      <w:rFonts w:ascii="Arial" w:hAnsi="Arial"/>
    </w:rPr>
  </w:style>
  <w:style w:type="paragraph" w:styleId="Heading1">
    <w:name w:val="heading 1"/>
    <w:aliases w:val="Chapter Head,1,h1,Header 1,l1,2,inden2,Level 1,Level 11,h1 chapter heading,A MAJOR/BOLD,level 1,Level 1 Head,h1 chapter heading1,A MAJOR/BOLD1,level 11,Level 1 Head1,h11,h1 chapter heading2,A MAJOR/BOLD2,level 12,Level 1 Head2,h12,level 13,h13"/>
    <w:basedOn w:val="Normal"/>
    <w:next w:val="Normal"/>
    <w:link w:val="Heading1Char"/>
    <w:uiPriority w:val="9"/>
    <w:qFormat/>
    <w:rsid w:val="00AA4B8A"/>
    <w:pPr>
      <w:keepNext/>
      <w:keepLines/>
      <w:numPr>
        <w:numId w:val="1"/>
      </w:numPr>
      <w:spacing w:before="480" w:after="480"/>
      <w:outlineLvl w:val="0"/>
    </w:pPr>
    <w:rPr>
      <w:rFonts w:eastAsiaTheme="majorEastAsia" w:cstheme="majorBidi"/>
      <w:b/>
      <w:bCs/>
      <w:color w:val="2973BE"/>
      <w:sz w:val="32"/>
      <w:szCs w:val="28"/>
    </w:rPr>
  </w:style>
  <w:style w:type="paragraph" w:styleId="Heading2">
    <w:name w:val="heading 2"/>
    <w:aliases w:val="Chapter Number/Appendix Letter,chn,Heading 2 Hidden,A Head,Chapter Number/Appendix Letter1,chn1,Heading 2 Hidden1,A Head1,Chapter Number/Appendix Letter2,chn2,Chapter Number/Appendix Letter3,chn3,Chapter Number/Appendix Letter4,chn4,A Head2,h2"/>
    <w:basedOn w:val="Heading1"/>
    <w:next w:val="Normal"/>
    <w:link w:val="Heading2Char"/>
    <w:uiPriority w:val="9"/>
    <w:unhideWhenUsed/>
    <w:qFormat/>
    <w:rsid w:val="007861CE"/>
    <w:pPr>
      <w:numPr>
        <w:ilvl w:val="1"/>
      </w:numPr>
      <w:spacing w:after="240"/>
      <w:outlineLvl w:val="1"/>
    </w:pPr>
    <w:rPr>
      <w:b w:val="0"/>
      <w:bCs w:val="0"/>
      <w:sz w:val="28"/>
      <w:szCs w:val="26"/>
    </w:rPr>
  </w:style>
  <w:style w:type="paragraph" w:styleId="Heading3">
    <w:name w:val="heading 3"/>
    <w:aliases w:val="Section,3,Heading 3 - old,??? 3,B Head,Section1,31,Heading 3 - old1,??? 31,B Head1,L3,h3,NormalHeading 3,HHHeading,Section2,32,Heading 3 - old2,??? 32,B Head2,L31,h31,NormalHeading 31,HHHeading1,Section3,33,Heading 3 - old3,??? 33,B Head3,L32"/>
    <w:basedOn w:val="Heading2"/>
    <w:next w:val="Normal"/>
    <w:link w:val="Heading3Char"/>
    <w:uiPriority w:val="9"/>
    <w:unhideWhenUsed/>
    <w:qFormat/>
    <w:rsid w:val="00AA4B8A"/>
    <w:pPr>
      <w:numPr>
        <w:ilvl w:val="2"/>
      </w:numPr>
      <w:spacing w:before="360"/>
      <w:outlineLvl w:val="2"/>
    </w:pPr>
    <w:rPr>
      <w:b/>
      <w:bCs/>
      <w:sz w:val="24"/>
    </w:rPr>
  </w:style>
  <w:style w:type="paragraph" w:styleId="Heading4">
    <w:name w:val="heading 4"/>
    <w:aliases w:val="Sub sub heading,MOVE-it 4,h4,H4,a.,h41,a.1,H41,41,Level 2 - a,Map para,Map Title,h42,a.2,H42,42,h43,a.3,H43,43,h44,a.4,H44,44,h45,a.5,H45,45,h46,a.6,H46,46,h47,a.7,H47,47,h48,a.8,H48,48,h49,a.9,H49,49,h410,a.10,H410,410,h411,a.11,H411,411,h412"/>
    <w:basedOn w:val="Heading3"/>
    <w:next w:val="Normal"/>
    <w:link w:val="Heading4Char"/>
    <w:uiPriority w:val="9"/>
    <w:unhideWhenUsed/>
    <w:qFormat/>
    <w:rsid w:val="00AA4B8A"/>
    <w:pPr>
      <w:numPr>
        <w:ilvl w:val="3"/>
      </w:numPr>
      <w:outlineLvl w:val="3"/>
    </w:pPr>
    <w:rPr>
      <w:bCs w:val="0"/>
      <w:iCs/>
      <w:sz w:val="22"/>
    </w:rPr>
  </w:style>
  <w:style w:type="paragraph" w:styleId="Heading5">
    <w:name w:val="heading 5"/>
    <w:aliases w:val="5 sub-bullet,sb,4,Level 3 - i,mh2,Module heading 2,Numbered Sub-list,h5,heading 5,Heading 5 Char1,5 sub-bullet Char1,sb Char1,4 Char1,Level 3 - i Char1,mh2 Char1,Module heading 2 Char1,Numbered Sub-list Char1,h5 Char1,heading 5 Char1,4 Char Ch"/>
    <w:basedOn w:val="Normal"/>
    <w:next w:val="Normal"/>
    <w:link w:val="Heading5Char"/>
    <w:uiPriority w:val="9"/>
    <w:unhideWhenUsed/>
    <w:qFormat/>
    <w:rsid w:val="00AA4B8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sub-dash,sd,5,Legal Level 1.,cnp,Caption number (page-wide),h6,Margin Note,Margin Note Char,Paragraph 1,H61,H62,H63,H64,H65,H66,H67,H68,H69,H610,H611,H612,H613,H614,H615,H616,H617,H618,H619,H621,H631,H641,H651,H661,H671,H681,H6"/>
    <w:basedOn w:val="Normal"/>
    <w:next w:val="Normal"/>
    <w:link w:val="Heading6Char"/>
    <w:uiPriority w:val="9"/>
    <w:unhideWhenUsed/>
    <w:qFormat/>
    <w:rsid w:val="00AA4B8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B8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ctp,Caption text (page-wide),tt,Center Bold,h8,table Body Text,T8,(table no.)"/>
    <w:basedOn w:val="Normal"/>
    <w:next w:val="Normal"/>
    <w:link w:val="Heading8Char"/>
    <w:uiPriority w:val="9"/>
    <w:unhideWhenUsed/>
    <w:qFormat/>
    <w:rsid w:val="00AA4B8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endix,ctc,Caption text (column-wide),ft,Titre 10,h9,RFP Reference,T9,App1,(figure no.)"/>
    <w:basedOn w:val="Normal"/>
    <w:next w:val="Normal"/>
    <w:link w:val="Heading9Char"/>
    <w:uiPriority w:val="9"/>
    <w:unhideWhenUsed/>
    <w:qFormat/>
    <w:rsid w:val="00AA4B8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A4B8A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AA4B8A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50F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Chapter Number/Appendix Letter Char,chn Char,Heading 2 Hidden Char,A Head Char,Chapter Number/Appendix Letter1 Char,chn1 Char,Heading 2 Hidden1 Char,A Head1 Char,Chapter Number/Appendix Letter2 Char,chn2 Char,chn3 Char,chn4 Char,h2 Char"/>
    <w:basedOn w:val="DefaultParagraphFont"/>
    <w:link w:val="Heading2"/>
    <w:rsid w:val="007861CE"/>
    <w:rPr>
      <w:rFonts w:ascii="Arial" w:eastAsiaTheme="majorEastAsia" w:hAnsi="Arial" w:cstheme="majorBidi"/>
      <w:color w:val="2973BE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A4B8A"/>
    <w:pPr>
      <w:spacing w:after="300" w:line="240" w:lineRule="auto"/>
      <w:contextualSpacing/>
    </w:pPr>
    <w:rPr>
      <w:rFonts w:eastAsiaTheme="majorEastAsia" w:cstheme="majorBidi"/>
      <w:color w:val="2973B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4B8A"/>
    <w:rPr>
      <w:rFonts w:ascii="Arial" w:eastAsiaTheme="majorEastAsia" w:hAnsi="Arial" w:cstheme="majorBidi"/>
      <w:color w:val="2973BE"/>
      <w:spacing w:val="5"/>
      <w:kern w:val="28"/>
      <w:sz w:val="52"/>
      <w:szCs w:val="52"/>
    </w:rPr>
  </w:style>
  <w:style w:type="character" w:customStyle="1" w:styleId="Heading1Char">
    <w:name w:val="Heading 1 Char"/>
    <w:aliases w:val="Chapter Head Char,1 Char,h1 Char,Header 1 Char,l1 Char,2 Char,inden2 Char,Level 1 Char,Level 11 Char,h1 chapter heading Char,A MAJOR/BOLD Char,level 1 Char,Level 1 Head Char,h1 chapter heading1 Char,A MAJOR/BOLD1 Char,level 11 Char"/>
    <w:basedOn w:val="DefaultParagraphFont"/>
    <w:link w:val="Heading1"/>
    <w:uiPriority w:val="9"/>
    <w:rsid w:val="00AA4B8A"/>
    <w:rPr>
      <w:rFonts w:ascii="Arial" w:eastAsiaTheme="majorEastAsia" w:hAnsi="Arial" w:cstheme="majorBidi"/>
      <w:b/>
      <w:bCs/>
      <w:color w:val="2973BE"/>
      <w:sz w:val="32"/>
      <w:szCs w:val="28"/>
    </w:rPr>
  </w:style>
  <w:style w:type="character" w:customStyle="1" w:styleId="Heading3Char">
    <w:name w:val="Heading 3 Char"/>
    <w:aliases w:val="Section Char,3 Char,Heading 3 - old Char,??? 3 Char,B Head Char,Section1 Char,31 Char,Heading 3 - old1 Char,??? 31 Char,B Head1 Char,L3 Char,h3 Char,NormalHeading 3 Char,HHHeading Char,Section2 Char,32 Char,Heading 3 - old2 Char,L31 Char"/>
    <w:basedOn w:val="DefaultParagraphFont"/>
    <w:link w:val="Heading3"/>
    <w:rsid w:val="00AA4B8A"/>
    <w:rPr>
      <w:rFonts w:ascii="Arial" w:eastAsiaTheme="majorEastAsia" w:hAnsi="Arial" w:cstheme="majorBidi"/>
      <w:b/>
      <w:bCs/>
      <w:color w:val="2973BE"/>
      <w:sz w:val="24"/>
      <w:szCs w:val="26"/>
    </w:rPr>
  </w:style>
  <w:style w:type="character" w:customStyle="1" w:styleId="Heading4Char">
    <w:name w:val="Heading 4 Char"/>
    <w:aliases w:val="Sub sub heading Char,MOVE-it 4 Char,h4 Char,H4 Char,a. Char,h41 Char,a.1 Char,H41 Char,41 Char,Level 2 - a Char,Map para Char,Map Title Char,h42 Char,a.2 Char,H42 Char,42 Char,h43 Char,a.3 Char,H43 Char,43 Char,h44 Char,a.4 Char,H44 Char"/>
    <w:basedOn w:val="DefaultParagraphFont"/>
    <w:link w:val="Heading4"/>
    <w:rsid w:val="00AA4B8A"/>
    <w:rPr>
      <w:rFonts w:ascii="Arial" w:eastAsiaTheme="majorEastAsia" w:hAnsi="Arial" w:cstheme="majorBidi"/>
      <w:b/>
      <w:iCs/>
      <w:color w:val="2973BE"/>
      <w:szCs w:val="26"/>
    </w:rPr>
  </w:style>
  <w:style w:type="paragraph" w:styleId="Header">
    <w:name w:val="header"/>
    <w:basedOn w:val="Normal"/>
    <w:link w:val="HeaderChar"/>
    <w:uiPriority w:val="99"/>
    <w:unhideWhenUsed/>
    <w:rsid w:val="00CD71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1FC"/>
    <w:rPr>
      <w:rFonts w:ascii="Trebuchet MS" w:hAnsi="Trebuchet MS"/>
    </w:rPr>
  </w:style>
  <w:style w:type="paragraph" w:styleId="Footer">
    <w:name w:val="footer"/>
    <w:basedOn w:val="Normal"/>
    <w:link w:val="FooterChar"/>
    <w:unhideWhenUsed/>
    <w:rsid w:val="00CD71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1FC"/>
    <w:rPr>
      <w:rFonts w:ascii="Trebuchet MS" w:hAnsi="Trebuchet MS"/>
    </w:rPr>
  </w:style>
  <w:style w:type="table" w:styleId="TableGrid">
    <w:name w:val="Table Grid"/>
    <w:basedOn w:val="TableNormal"/>
    <w:uiPriority w:val="59"/>
    <w:rsid w:val="00F1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Spacing"/>
    <w:next w:val="Normal"/>
    <w:link w:val="SubtitleChar"/>
    <w:uiPriority w:val="11"/>
    <w:qFormat/>
    <w:rsid w:val="00AA4B8A"/>
    <w:pPr>
      <w:jc w:val="center"/>
    </w:pPr>
    <w:rPr>
      <w:color w:val="2973BE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AA4B8A"/>
    <w:rPr>
      <w:rFonts w:eastAsiaTheme="minorEastAsia"/>
      <w:color w:val="2973BE"/>
      <w:sz w:val="40"/>
      <w:szCs w:val="40"/>
      <w:lang w:val="en-US" w:eastAsia="ja-JP"/>
    </w:rPr>
  </w:style>
  <w:style w:type="table" w:styleId="LightList-Accent2">
    <w:name w:val="Light List Accent 2"/>
    <w:basedOn w:val="TableNormal"/>
    <w:uiPriority w:val="61"/>
    <w:rsid w:val="00E519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StyleCGES">
    <w:name w:val="Style CGES"/>
    <w:basedOn w:val="TableNormal"/>
    <w:uiPriority w:val="99"/>
    <w:rsid w:val="004B0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 w:themeColor="background1"/>
      </w:rPr>
      <w:tblPr/>
      <w:tcPr>
        <w:shd w:val="clear" w:color="auto" w:fill="0970B3"/>
      </w:tcPr>
    </w:tblStylePr>
    <w:tblStylePr w:type="lastRow">
      <w:rPr>
        <w:b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/>
      </w:rPr>
    </w:tblStylePr>
  </w:style>
  <w:style w:type="character" w:customStyle="1" w:styleId="Heading5Char">
    <w:name w:val="Heading 5 Char"/>
    <w:aliases w:val="5 sub-bullet Char,sb Char,4 Char,Level 3 - i Char,mh2 Char,Module heading 2 Char,Numbered Sub-list Char,h5 Char,heading 5 Char,Heading 5 Char1 Char,5 sub-bullet Char1 Char,sb Char1 Char,4 Char1 Char,Level 3 - i Char1 Char,mh2 Char1 Char"/>
    <w:basedOn w:val="DefaultParagraphFont"/>
    <w:link w:val="Heading5"/>
    <w:rsid w:val="00AA4B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aliases w:val="sub-dash Char,sd Char,5 Char,Legal Level 1. Char,cnp Char,Caption number (page-wide) Char,h6 Char,Margin Note Char1,Margin Note Char Char,Paragraph 1 Char,H61 Char,H62 Char,H63 Char,H64 Char,H65 Char,H66 Char,H67 Char,H68 Char,H69 Char"/>
    <w:basedOn w:val="DefaultParagraphFont"/>
    <w:link w:val="Heading6"/>
    <w:rsid w:val="00AA4B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B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aliases w:val="ctp Char,Caption text (page-wide) Char,tt Char,Center Bold Char,h8 Char,table Body Text Char,T8 Char,(table no.) Char"/>
    <w:basedOn w:val="DefaultParagraphFont"/>
    <w:link w:val="Heading8"/>
    <w:rsid w:val="00AA4B8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endix Char,ctc Char,Caption text (column-wide) Char,ft Char,Titre 10 Char,h9 Char,RFP Reference Char,T9 Char,App1 Char,(figure no.) Char"/>
    <w:basedOn w:val="DefaultParagraphFont"/>
    <w:link w:val="Heading9"/>
    <w:rsid w:val="00AA4B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qFormat/>
    <w:rsid w:val="004D1677"/>
    <w:pPr>
      <w:suppressAutoHyphens/>
      <w:autoSpaceDE w:val="0"/>
      <w:spacing w:after="0" w:line="240" w:lineRule="auto"/>
      <w:jc w:val="center"/>
    </w:pPr>
    <w:rPr>
      <w:rFonts w:eastAsia="Times New Roman" w:cs="Arial"/>
      <w:b/>
      <w:bCs/>
      <w:color w:val="8DB3E2" w:themeColor="text2" w:themeTint="66"/>
      <w:sz w:val="20"/>
      <w:szCs w:val="20"/>
      <w:lang w:val="es-ES_tradnl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A4B8A"/>
    <w:pPr>
      <w:numPr>
        <w:numId w:val="0"/>
      </w:numPr>
      <w:spacing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9455A"/>
    <w:pPr>
      <w:tabs>
        <w:tab w:val="left" w:pos="440"/>
        <w:tab w:val="right" w:leader="dot" w:pos="9912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D14FA"/>
    <w:pPr>
      <w:tabs>
        <w:tab w:val="left" w:pos="284"/>
        <w:tab w:val="left" w:pos="709"/>
        <w:tab w:val="right" w:leader="dot" w:pos="9912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15D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2015D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02015D"/>
    <w:pPr>
      <w:spacing w:after="100"/>
      <w:ind w:left="660"/>
    </w:pPr>
  </w:style>
  <w:style w:type="table" w:customStyle="1" w:styleId="Listaclara1">
    <w:name w:val="Lista clara1"/>
    <w:basedOn w:val="TableNormal"/>
    <w:uiPriority w:val="61"/>
    <w:rsid w:val="00317D4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Sombreadoclaro1">
    <w:name w:val="Sombreado claro1"/>
    <w:basedOn w:val="TableNormal"/>
    <w:uiPriority w:val="60"/>
    <w:rsid w:val="004B0AB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aliases w:val="List1,TOC style,lp1,Bullet List,FooterText,Barclays Question,Use Case List Paragraph,List 1.0,List Paragraph.List 1.0,List Paragraph.List 1.01,Bullet point 3,Viñeta 1,Lista de nivel 1,numbered,List Paragraph1,Paragraphe de liste1,列出段落"/>
    <w:basedOn w:val="Normal"/>
    <w:link w:val="ListParagraphChar"/>
    <w:uiPriority w:val="34"/>
    <w:qFormat/>
    <w:rsid w:val="00463B9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118A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E34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34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341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4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415"/>
    <w:rPr>
      <w:rFonts w:ascii="Arial" w:hAnsi="Arial"/>
      <w:b/>
      <w:bCs/>
      <w:sz w:val="20"/>
      <w:szCs w:val="20"/>
    </w:rPr>
  </w:style>
  <w:style w:type="table" w:styleId="GridTable4-Accent1">
    <w:name w:val="Grid Table 4 Accent 1"/>
    <w:basedOn w:val="TableNormal"/>
    <w:uiPriority w:val="49"/>
    <w:rsid w:val="00CB35AE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F43C0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List1 Char,TOC style Char,lp1 Char,Bullet List Char,FooterText Char,Barclays Question Char,Use Case List Paragraph Char,List 1.0 Char,List Paragraph.List 1.0 Char,List Paragraph.List 1.01 Char,Bullet point 3 Char,Viñeta 1 Char"/>
    <w:link w:val="ListParagraph"/>
    <w:uiPriority w:val="34"/>
    <w:qFormat/>
    <w:rsid w:val="008128DE"/>
    <w:rPr>
      <w:rFonts w:ascii="Arial" w:hAnsi="Arial"/>
    </w:rPr>
  </w:style>
  <w:style w:type="character" w:customStyle="1" w:styleId="Normal-RemarcadoChar">
    <w:name w:val="Normal-Remarcado Char"/>
    <w:link w:val="Normal-Remarcado"/>
    <w:locked/>
    <w:rsid w:val="009B0CD9"/>
    <w:rPr>
      <w:rFonts w:ascii="Tahoma" w:hAnsi="Tahoma" w:cs="Tahoma"/>
      <w:b/>
      <w:bCs/>
      <w:color w:val="0070C0"/>
    </w:rPr>
  </w:style>
  <w:style w:type="paragraph" w:customStyle="1" w:styleId="Normal-Remarcado">
    <w:name w:val="Normal-Remarcado"/>
    <w:basedOn w:val="Normal"/>
    <w:link w:val="Normal-RemarcadoChar"/>
    <w:rsid w:val="009B0CD9"/>
    <w:pPr>
      <w:spacing w:before="120" w:after="120" w:line="240" w:lineRule="auto"/>
    </w:pPr>
    <w:rPr>
      <w:rFonts w:ascii="Tahoma" w:hAnsi="Tahoma" w:cs="Tahoma"/>
      <w:b/>
      <w:bCs/>
      <w:color w:val="0070C0"/>
    </w:rPr>
  </w:style>
  <w:style w:type="paragraph" w:styleId="BodyText">
    <w:name w:val="Body Text"/>
    <w:basedOn w:val="Normal"/>
    <w:link w:val="BodyTextChar"/>
    <w:rsid w:val="009A53E4"/>
    <w:pPr>
      <w:spacing w:after="0" w:line="240" w:lineRule="auto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9A53E4"/>
    <w:rPr>
      <w:rFonts w:ascii="Times New Roman" w:eastAsia="Times New Roman" w:hAnsi="Times New Roman" w:cs="Times New Roman"/>
      <w:szCs w:val="20"/>
    </w:rPr>
  </w:style>
  <w:style w:type="paragraph" w:customStyle="1" w:styleId="ABLOCKPARA">
    <w:name w:val="A BLOCK PARA"/>
    <w:basedOn w:val="Normal"/>
    <w:rsid w:val="005D0077"/>
    <w:pPr>
      <w:spacing w:after="0" w:line="240" w:lineRule="auto"/>
      <w:jc w:val="left"/>
    </w:pPr>
    <w:rPr>
      <w:rFonts w:ascii="Book Antiqua" w:eastAsia="Times New Roman" w:hAnsi="Book Antiqua" w:cs="Times New Roman"/>
      <w:szCs w:val="20"/>
      <w:lang w:val="es-ES_tradn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4B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31F2"/>
    <w:rPr>
      <w:color w:val="800080" w:themeColor="followedHyperlink"/>
      <w:u w:val="single"/>
    </w:rPr>
  </w:style>
  <w:style w:type="paragraph" w:customStyle="1" w:styleId="Primernivel">
    <w:name w:val="Primer nivel"/>
    <w:basedOn w:val="Normal"/>
    <w:rsid w:val="00E63710"/>
    <w:pPr>
      <w:numPr>
        <w:numId w:val="9"/>
      </w:numPr>
      <w:spacing w:before="60" w:after="60" w:line="300" w:lineRule="auto"/>
    </w:pPr>
    <w:rPr>
      <w:rFonts w:eastAsia="Times New Roman" w:cs="Times New Roman"/>
      <w:sz w:val="20"/>
      <w:szCs w:val="20"/>
      <w:lang w:val="x-none"/>
    </w:rPr>
  </w:style>
  <w:style w:type="paragraph" w:customStyle="1" w:styleId="Default">
    <w:name w:val="Default"/>
    <w:rsid w:val="003021F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customStyle="1" w:styleId="Propuesta">
    <w:name w:val="Propuesta"/>
    <w:basedOn w:val="TableNormal"/>
    <w:uiPriority w:val="48"/>
    <w:rsid w:val="00F44E7E"/>
    <w:pPr>
      <w:spacing w:before="120" w:after="120" w:line="240" w:lineRule="auto"/>
      <w:jc w:val="both"/>
    </w:pPr>
    <w:rPr>
      <w:rFonts w:ascii="Tahoma" w:eastAsia="Calibri" w:hAnsi="Tahoma" w:cs="Times New Roman"/>
      <w:sz w:val="20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</w:pPr>
      <w:rPr>
        <w:rFonts w:ascii="Tahoma" w:hAnsi="Tahoma"/>
        <w:b w:val="0"/>
        <w:bCs/>
        <w:color w:val="FFFFFF"/>
        <w:sz w:val="20"/>
      </w:rPr>
      <w:tblPr/>
      <w:tcPr>
        <w:shd w:val="clear" w:color="auto" w:fill="4F81BD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rFonts w:ascii="Tahoma" w:hAnsi="Tahoma"/>
        <w:b/>
        <w:bCs/>
        <w:sz w:val="20"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6D551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551E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D551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C94C3E"/>
    <w:rPr>
      <w:color w:val="605E5C"/>
      <w:shd w:val="clear" w:color="auto" w:fill="E1DFDD"/>
    </w:rPr>
  </w:style>
  <w:style w:type="table" w:customStyle="1" w:styleId="GridTable1Light-Accent11">
    <w:name w:val="Grid Table 1 Light - Accent 11"/>
    <w:basedOn w:val="TableNormal"/>
    <w:uiPriority w:val="46"/>
    <w:rsid w:val="002A0E7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8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949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7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diapar\Desktop\CMS\CGSGL1.1-01-PlantillaDoc_v2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E085DCDA7C349BB86364A422D3B19" ma:contentTypeVersion="11" ma:contentTypeDescription="Create a new document." ma:contentTypeScope="" ma:versionID="4ef31c0ea5f7225052cfd0800acb428c">
  <xsd:schema xmlns:xsd="http://www.w3.org/2001/XMLSchema" xmlns:xs="http://www.w3.org/2001/XMLSchema" xmlns:p="http://schemas.microsoft.com/office/2006/metadata/properties" xmlns:ns3="68dc0a6a-6881-4774-9ee6-f8ec0e428310" xmlns:ns4="85ab8ef2-0e06-4cf5-8e5d-9ae6983d941a" targetNamespace="http://schemas.microsoft.com/office/2006/metadata/properties" ma:root="true" ma:fieldsID="46c57ca9ef961874774f42d7c733a8d9" ns3:_="" ns4:_="">
    <xsd:import namespace="68dc0a6a-6881-4774-9ee6-f8ec0e428310"/>
    <xsd:import namespace="85ab8ef2-0e06-4cf5-8e5d-9ae6983d94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c0a6a-6881-4774-9ee6-f8ec0e428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8ef2-0e06-4cf5-8e5d-9ae6983d94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E6DC47-3302-46D7-BD43-F2F2DD118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c0a6a-6881-4774-9ee6-f8ec0e428310"/>
    <ds:schemaRef ds:uri="85ab8ef2-0e06-4cf5-8e5d-9ae6983d94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A4EBF1-4DED-43B5-99CC-9E5E19924F5B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85ab8ef2-0e06-4cf5-8e5d-9ae6983d941a"/>
    <ds:schemaRef ds:uri="http://schemas.microsoft.com/office/2006/metadata/properties"/>
    <ds:schemaRef ds:uri="http://schemas.openxmlformats.org/package/2006/metadata/core-properties"/>
    <ds:schemaRef ds:uri="68dc0a6a-6881-4774-9ee6-f8ec0e42831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C0E162-C6E2-4E80-8454-1B2DA60ED2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542B96-3EF0-40ED-8B8A-E82BF127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CGSGL1.1-01-PlantillaDoc_v2.2.dotx</Template>
  <TotalTime>1</TotalTime>
  <Pages>5</Pages>
  <Words>316</Words>
  <Characters>1743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Informe de análisis forense</vt:lpstr>
      <vt:lpstr>Acuerdos de Colaboración Operativa con Resolutores</vt:lpstr>
    </vt:vector>
  </TitlesOfParts>
  <Company>Accenture Outsourcing Services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análisis forense</dc:title>
  <dc:subject>Servicios de Soporte Horizontales de Tecnologías de la Información y Comunicaciones del SAS</dc:subject>
  <dc:creator>Julio Diaz-Pezcuezo Ruiz</dc:creator>
  <cp:lastModifiedBy>Jurado Ambrojo, Juan</cp:lastModifiedBy>
  <cp:revision>2</cp:revision>
  <cp:lastPrinted>2013-06-04T16:25:00Z</cp:lastPrinted>
  <dcterms:created xsi:type="dcterms:W3CDTF">2020-01-29T08:37:00Z</dcterms:created>
  <dcterms:modified xsi:type="dcterms:W3CDTF">2020-01-29T08:37:00Z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0x010100BF6E085DCDA7C349BB86364A422D3B19</vt:lpwstr>
  </property>
  <property fmtid="{D5CDD505-2E9C-101B-9397-08002B2CF9AE}" pid="3" name="Project">
    <vt:lpwstr>CGES. Centro de Gestión de Servicios TIC</vt:lpwstr>
  </property>
</Properties>
</file>